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w:t>
      </w:r>
      <w:proofErr w:type="gramStart"/>
      <w:r w:rsidRPr="00280327">
        <w:rPr>
          <w:b/>
          <w:bCs/>
          <w:color w:val="auto"/>
          <w:szCs w:val="22"/>
        </w:rPr>
        <w:t xml:space="preserve">Nº </w:t>
      </w:r>
      <w:r w:rsidRPr="00280327">
        <w:rPr>
          <w:rStyle w:val="TextodoEspaoReservado"/>
          <w:color w:val="C00000"/>
          <w:szCs w:val="22"/>
        </w:rPr>
        <w:t>...</w:t>
      </w:r>
      <w:proofErr w:type="gramEnd"/>
      <w:r w:rsidRPr="00280327">
        <w:rPr>
          <w:rStyle w:val="TextodoEspaoReservado"/>
          <w:color w:val="C00000"/>
          <w:szCs w:val="22"/>
        </w:rPr>
        <w:t>...</w:t>
      </w:r>
      <w:r w:rsidRPr="00280327">
        <w:rPr>
          <w:b/>
          <w:bCs/>
          <w:color w:val="auto"/>
          <w:szCs w:val="22"/>
        </w:rPr>
        <w:t>/</w:t>
      </w:r>
      <w:r>
        <w:rPr>
          <w:b/>
          <w:bCs/>
          <w:color w:val="auto"/>
          <w:szCs w:val="22"/>
        </w:rPr>
        <w:t>2022</w:t>
      </w:r>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r>
        <w:rPr>
          <w:b/>
          <w:color w:val="auto"/>
          <w:szCs w:val="22"/>
        </w:rPr>
        <w:t>PREGÃO PRESENCIAL</w:t>
      </w:r>
      <w:bookmarkEnd w:id="0"/>
      <w:r w:rsidRPr="00280327">
        <w:rPr>
          <w:b/>
          <w:bCs/>
          <w:color w:val="auto"/>
          <w:szCs w:val="22"/>
        </w:rPr>
        <w:t xml:space="preserve"> Nº </w:t>
      </w:r>
      <w:bookmarkStart w:id="1" w:name="Número"/>
      <w:r w:rsidR="00833357">
        <w:rPr>
          <w:b/>
          <w:bCs/>
          <w:color w:val="auto"/>
          <w:szCs w:val="22"/>
        </w:rPr>
        <w:t>091</w:t>
      </w:r>
      <w:bookmarkStart w:id="2" w:name="_GoBack"/>
      <w:bookmarkEnd w:id="2"/>
      <w:r>
        <w:rPr>
          <w:b/>
          <w:bCs/>
          <w:color w:val="auto"/>
          <w:szCs w:val="22"/>
        </w:rPr>
        <w:t>/2022</w:t>
      </w:r>
      <w:bookmarkEnd w:id="1"/>
    </w:p>
    <w:p w:rsidR="00895ABF" w:rsidRPr="00280327" w:rsidRDefault="00895ABF" w:rsidP="00895ABF">
      <w:pPr>
        <w:pStyle w:val="Corpodetexto"/>
        <w:spacing w:line="200" w:lineRule="atLeast"/>
        <w:ind w:left="4350"/>
        <w:rPr>
          <w:b/>
          <w:color w:val="auto"/>
          <w:szCs w:val="22"/>
        </w:rPr>
      </w:pPr>
    </w:p>
    <w:p w:rsidR="00895ABF" w:rsidRPr="00280327" w:rsidRDefault="00895ABF" w:rsidP="000F186F">
      <w:pPr>
        <w:pStyle w:val="Corpodetexto"/>
        <w:spacing w:line="200" w:lineRule="atLeast"/>
        <w:ind w:left="4595"/>
        <w:rPr>
          <w:b/>
          <w:bCs/>
          <w:color w:val="auto"/>
          <w:szCs w:val="22"/>
        </w:rPr>
      </w:pPr>
      <w:r w:rsidRPr="00280327">
        <w:rPr>
          <w:b/>
          <w:bCs/>
          <w:color w:val="auto"/>
          <w:szCs w:val="22"/>
        </w:rPr>
        <w:t xml:space="preserve">CONTRATO </w:t>
      </w:r>
      <w:r w:rsidR="006B4D42">
        <w:rPr>
          <w:b/>
          <w:bCs/>
          <w:color w:val="auto"/>
          <w:szCs w:val="22"/>
        </w:rPr>
        <w:t xml:space="preserve">PARA </w:t>
      </w:r>
      <w:r w:rsidR="0009199D" w:rsidRPr="0009199D">
        <w:rPr>
          <w:b/>
          <w:bCs/>
          <w:color w:val="auto"/>
          <w:szCs w:val="22"/>
        </w:rPr>
        <w:t xml:space="preserve">CONTRATAÇÃO DE EMPRESA PARA PRESTAÇÃO DE SERVIÇOS DE LICENCIAMENTO DE USO E MANUTENÇÃO DE SOFTWARE DE DIÁRIO OFICIAL ELETRÔNICO </w:t>
      </w:r>
      <w:r w:rsidR="006B4D42" w:rsidRPr="00835FA0">
        <w:rPr>
          <w:b/>
          <w:bCs/>
          <w:color w:val="auto"/>
          <w:szCs w:val="22"/>
        </w:rPr>
        <w:t>QUE</w:t>
      </w:r>
      <w:r w:rsidR="006B4D42" w:rsidRPr="00280327">
        <w:rPr>
          <w:b/>
          <w:bCs/>
          <w:color w:val="auto"/>
          <w:szCs w:val="22"/>
        </w:rPr>
        <w:t xml:space="preserve"> ENTRE SI CELEBRAM O </w:t>
      </w:r>
      <w:r w:rsidR="006B4D42">
        <w:rPr>
          <w:b/>
          <w:bCs/>
          <w:color w:val="auto"/>
          <w:szCs w:val="22"/>
        </w:rPr>
        <w:t>M</w:t>
      </w:r>
      <w:r w:rsidR="000F186F">
        <w:rPr>
          <w:b/>
          <w:bCs/>
          <w:color w:val="auto"/>
          <w:szCs w:val="22"/>
        </w:rPr>
        <w:t>UNICÍPIO</w:t>
      </w:r>
      <w:r w:rsidRPr="00CD5D63">
        <w:rPr>
          <w:b/>
          <w:bCs/>
          <w:color w:val="auto"/>
          <w:szCs w:val="22"/>
        </w:rPr>
        <w:t xml:space="preserve"> </w:t>
      </w:r>
      <w:r w:rsidR="00CD3EB4">
        <w:rPr>
          <w:b/>
          <w:bCs/>
          <w:color w:val="auto"/>
          <w:szCs w:val="22"/>
        </w:rPr>
        <w:t xml:space="preserve">DE BOM JARDIM </w:t>
      </w:r>
      <w:r w:rsidRPr="00280327">
        <w:rPr>
          <w:b/>
          <w:bCs/>
          <w:color w:val="auto"/>
          <w:szCs w:val="22"/>
        </w:rPr>
        <w:t xml:space="preserve">E A EMPRESA </w:t>
      </w:r>
      <w:bookmarkStart w:id="3" w:name="Empresa"/>
      <w:r w:rsidRPr="00280327">
        <w:rPr>
          <w:rStyle w:val="TextodoEspaoReservado"/>
          <w:color w:val="C00000"/>
          <w:szCs w:val="22"/>
        </w:rPr>
        <w:t>ADICIONAR NOME DA EMPRESA</w:t>
      </w:r>
      <w:bookmarkEnd w:id="3"/>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sidR="000F186F">
        <w:rPr>
          <w:b/>
          <w:bCs/>
          <w:color w:val="auto"/>
          <w:szCs w:val="22"/>
        </w:rPr>
        <w:t>MUNICÍPIO DE BOM JARDIM</w:t>
      </w:r>
      <w:r w:rsidR="000F186F">
        <w:rPr>
          <w:bCs/>
          <w:color w:val="auto"/>
          <w:szCs w:val="22"/>
        </w:rPr>
        <w:t xml:space="preserve">, pessoa jurídica de direito público, sito na Praça Governador Roberto Silveira, 144 – Centro – Bom Jardim / RJ, inscrita no C.N.P.J. </w:t>
      </w:r>
      <w:proofErr w:type="gramStart"/>
      <w:r w:rsidR="000F186F">
        <w:rPr>
          <w:bCs/>
          <w:color w:val="auto"/>
          <w:szCs w:val="22"/>
        </w:rPr>
        <w:t>sob</w:t>
      </w:r>
      <w:proofErr w:type="gramEnd"/>
      <w:r w:rsidR="000F186F">
        <w:rPr>
          <w:bCs/>
          <w:color w:val="auto"/>
          <w:szCs w:val="22"/>
        </w:rPr>
        <w:t xml:space="preserve"> o nº 28.561.041/0001-76, neste ato representado pelo Exmo. </w:t>
      </w:r>
      <w:proofErr w:type="gramStart"/>
      <w:r w:rsidR="000F186F">
        <w:rPr>
          <w:bCs/>
          <w:color w:val="auto"/>
          <w:szCs w:val="22"/>
        </w:rPr>
        <w:t>Sr.</w:t>
      </w:r>
      <w:proofErr w:type="gramEnd"/>
      <w:r w:rsidR="000F186F">
        <w:rPr>
          <w:bCs/>
          <w:color w:val="auto"/>
          <w:szCs w:val="22"/>
        </w:rPr>
        <w:t xml:space="preserve"> Prefeito PAULO VIEIRA DE BARROS, brasileiro, casado, RG nº 810013359 IFP/RJ, inscrito no CPF/MF sob o nº 452.543.897-53, residente e domiciliado na Rua Prefeito José Guida, nº 20, Centro,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r w:rsidR="0060649C" w:rsidRPr="0060649C">
        <w:rPr>
          <w:rStyle w:val="TextodoEspaoReservado"/>
          <w:color w:val="auto"/>
          <w:szCs w:val="22"/>
        </w:rPr>
        <w:t>ADICIONAR NOME DA EMPRESA</w:t>
      </w:r>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proofErr w:type="spellStart"/>
      <w:r w:rsidRPr="00280327">
        <w:rPr>
          <w:color w:val="C00000"/>
          <w:szCs w:val="22"/>
        </w:rPr>
        <w:t>xx.xxx.xxx</w:t>
      </w:r>
      <w:proofErr w:type="spellEnd"/>
      <w:r w:rsidRPr="00280327">
        <w:rPr>
          <w:color w:val="C00000"/>
          <w:szCs w:val="22"/>
        </w:rPr>
        <w:t>/</w:t>
      </w:r>
      <w:proofErr w:type="spellStart"/>
      <w:r w:rsidRPr="00280327">
        <w:rPr>
          <w:color w:val="C00000"/>
          <w:szCs w:val="22"/>
        </w:rPr>
        <w:t>xxxx-xx</w:t>
      </w:r>
      <w:proofErr w:type="spellEnd"/>
      <w:r w:rsidRPr="00280327">
        <w:rPr>
          <w:color w:val="auto"/>
          <w:szCs w:val="22"/>
        </w:rPr>
        <w:t xml:space="preserve"> situada a </w:t>
      </w:r>
      <w:r w:rsidRPr="00280327">
        <w:rPr>
          <w:color w:val="C00000"/>
          <w:szCs w:val="22"/>
        </w:rPr>
        <w:t>endereço da empresa</w:t>
      </w:r>
      <w:r w:rsidRPr="00280327">
        <w:rPr>
          <w:color w:val="auto"/>
          <w:szCs w:val="22"/>
        </w:rPr>
        <w:t xml:space="preserve"> CEP: </w:t>
      </w:r>
      <w:proofErr w:type="spellStart"/>
      <w:r w:rsidRPr="00280327">
        <w:rPr>
          <w:color w:val="C00000"/>
          <w:szCs w:val="22"/>
        </w:rPr>
        <w:t>xx.xxx-xx</w:t>
      </w:r>
      <w:proofErr w:type="spellEnd"/>
      <w:r w:rsidRPr="00280327">
        <w:rPr>
          <w:color w:val="auto"/>
          <w:szCs w:val="22"/>
        </w:rPr>
        <w:t xml:space="preserve">, neste ato representada por seu sócio </w:t>
      </w:r>
      <w:r w:rsidRPr="00280327">
        <w:rPr>
          <w:color w:val="C00000"/>
          <w:szCs w:val="22"/>
        </w:rPr>
        <w:t>nome do representante</w:t>
      </w:r>
      <w:r w:rsidRPr="00280327">
        <w:rPr>
          <w:color w:val="auto"/>
          <w:szCs w:val="22"/>
        </w:rPr>
        <w:t xml:space="preserve">, inscrito no CPF sob o nº </w:t>
      </w:r>
      <w:proofErr w:type="spellStart"/>
      <w:r w:rsidRPr="00280327">
        <w:rPr>
          <w:color w:val="C00000"/>
          <w:szCs w:val="22"/>
        </w:rPr>
        <w:t>xxx.xxx.xxx-xx</w:t>
      </w:r>
      <w:proofErr w:type="spellEnd"/>
      <w:r w:rsidRPr="00280327">
        <w:rPr>
          <w:color w:val="auto"/>
          <w:szCs w:val="22"/>
        </w:rPr>
        <w:t xml:space="preserve"> e R.G. nº </w:t>
      </w:r>
      <w:proofErr w:type="spellStart"/>
      <w:r w:rsidRPr="00280327">
        <w:rPr>
          <w:color w:val="C00000"/>
          <w:szCs w:val="22"/>
        </w:rPr>
        <w:t>xxxxxxxx</w:t>
      </w:r>
      <w:proofErr w:type="spellEnd"/>
      <w:r w:rsidRPr="00280327">
        <w:rPr>
          <w:color w:val="C00000"/>
          <w:szCs w:val="22"/>
        </w:rPr>
        <w:t>-x</w:t>
      </w:r>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r w:rsidR="0060649C" w:rsidRPr="0060649C">
        <w:rPr>
          <w:color w:val="auto"/>
          <w:szCs w:val="22"/>
        </w:rPr>
        <w:t>Pregão Presencial</w:t>
      </w:r>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r w:rsidR="0060649C" w:rsidRPr="0060649C">
        <w:rPr>
          <w:bCs/>
          <w:color w:val="auto"/>
          <w:szCs w:val="22"/>
        </w:rPr>
        <w:t>091/2022</w:t>
      </w:r>
      <w:r w:rsidRPr="00280327">
        <w:rPr>
          <w:color w:val="auto"/>
          <w:szCs w:val="22"/>
        </w:rPr>
        <w:fldChar w:fldCharType="end"/>
      </w:r>
      <w:r w:rsidRPr="00280327">
        <w:rPr>
          <w:color w:val="auto"/>
          <w:szCs w:val="22"/>
        </w:rPr>
        <w:t xml:space="preserve">, tipo </w:t>
      </w:r>
      <w:r w:rsidR="00A06978">
        <w:rPr>
          <w:color w:val="auto"/>
          <w:szCs w:val="22"/>
        </w:rPr>
        <w:t xml:space="preserve">MENOR PREÇO </w:t>
      </w:r>
      <w:r w:rsidR="0009199D">
        <w:rPr>
          <w:color w:val="auto"/>
          <w:szCs w:val="22"/>
        </w:rPr>
        <w:t xml:space="preserve">GLOBAL, </w:t>
      </w:r>
      <w:r w:rsidRPr="00280327">
        <w:rPr>
          <w:color w:val="auto"/>
          <w:szCs w:val="22"/>
        </w:rPr>
        <w:t>previsto na Lei Federal nº. 10.520/2002, bem como no Decreto Municipal nº. 1.393/2005</w:t>
      </w:r>
      <w:r>
        <w:rPr>
          <w:color w:val="auto"/>
          <w:szCs w:val="22"/>
        </w:rPr>
        <w:t xml:space="preserve">, </w:t>
      </w:r>
      <w:r w:rsidRPr="00280327">
        <w:rPr>
          <w:color w:val="auto"/>
          <w:szCs w:val="22"/>
        </w:rPr>
        <w:t xml:space="preserve">constante dos autos do Processo Administrativo </w:t>
      </w:r>
      <w:r w:rsidR="0009199D">
        <w:rPr>
          <w:color w:val="auto"/>
          <w:szCs w:val="22"/>
        </w:rPr>
        <w:t>2.720</w:t>
      </w:r>
      <w:r>
        <w:rPr>
          <w:color w:val="auto"/>
          <w:szCs w:val="22"/>
        </w:rPr>
        <w:t xml:space="preserve">/2022, em nome da Secretaria Municipal de </w:t>
      </w:r>
      <w:proofErr w:type="gramStart"/>
      <w:r w:rsidR="0009199D">
        <w:rPr>
          <w:color w:val="auto"/>
          <w:szCs w:val="22"/>
        </w:rPr>
        <w:t>Administração</w:t>
      </w:r>
      <w:r w:rsidR="007C61AB">
        <w:rPr>
          <w:color w:val="auto"/>
          <w:szCs w:val="22"/>
        </w:rPr>
        <w:t xml:space="preserve"> </w:t>
      </w:r>
      <w:r>
        <w:rPr>
          <w:color w:val="auto"/>
          <w:szCs w:val="22"/>
        </w:rPr>
        <w:t>,</w:t>
      </w:r>
      <w:proofErr w:type="gramEnd"/>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roofErr w:type="gramStart"/>
      <w:r w:rsidRPr="00280327">
        <w:rPr>
          <w:b/>
          <w:bCs/>
          <w:color w:val="auto"/>
          <w:szCs w:val="22"/>
        </w:rPr>
        <w:t>)</w:t>
      </w:r>
      <w:proofErr w:type="gramEnd"/>
    </w:p>
    <w:p w:rsidR="00895ABF" w:rsidRDefault="00895ABF" w:rsidP="00895ABF">
      <w:pPr>
        <w:pStyle w:val="Corpodetexto"/>
        <w:spacing w:line="200" w:lineRule="atLeast"/>
        <w:rPr>
          <w:color w:val="auto"/>
          <w:szCs w:val="22"/>
        </w:rPr>
      </w:pPr>
      <w:r w:rsidRPr="00280327">
        <w:rPr>
          <w:color w:val="auto"/>
          <w:szCs w:val="22"/>
        </w:rPr>
        <w:t>Constitui o presente objeto</w:t>
      </w:r>
      <w:r>
        <w:rPr>
          <w:color w:val="auto"/>
          <w:szCs w:val="22"/>
        </w:rPr>
        <w:t xml:space="preserve"> </w:t>
      </w:r>
      <w:r w:rsidR="007C61AB" w:rsidRPr="007C61AB">
        <w:rPr>
          <w:color w:val="auto"/>
          <w:szCs w:val="22"/>
        </w:rPr>
        <w:t xml:space="preserve">a </w:t>
      </w:r>
      <w:r w:rsidR="0009199D" w:rsidRPr="0009199D">
        <w:rPr>
          <w:color w:val="auto"/>
          <w:szCs w:val="22"/>
        </w:rPr>
        <w:t>contratação de empresa para prestação de serviços de licenciamento de uso e manutenção de software de Diário Oficial Eletrônico, solução composta de um site de imprensa oficial e um sistema gerenciador de publicações legais, através do qual o licenciante publicará os atos oficiais da licenciada em site com certificação digital e veicular atos oficiais, administrativos e institucionais do Município de Bom Jardim -</w:t>
      </w:r>
      <w:proofErr w:type="gramStart"/>
      <w:r w:rsidR="0009199D" w:rsidRPr="0009199D">
        <w:rPr>
          <w:color w:val="auto"/>
          <w:szCs w:val="22"/>
        </w:rPr>
        <w:t xml:space="preserve">  </w:t>
      </w:r>
      <w:proofErr w:type="gramEnd"/>
      <w:r w:rsidR="0009199D" w:rsidRPr="0009199D">
        <w:rPr>
          <w:color w:val="auto"/>
          <w:szCs w:val="22"/>
        </w:rPr>
        <w:t>RJ, para atender a demanda do Município de Bom Jardim.</w:t>
      </w:r>
      <w:r>
        <w:rPr>
          <w:szCs w:val="22"/>
        </w:rPr>
        <w:t xml:space="preserve">, </w:t>
      </w:r>
      <w:r>
        <w:rPr>
          <w:color w:val="auto"/>
          <w:szCs w:val="22"/>
        </w:rPr>
        <w:t xml:space="preserve">conforme </w:t>
      </w:r>
      <w:r w:rsidRPr="00905FFB">
        <w:rPr>
          <w:color w:val="auto"/>
          <w:szCs w:val="22"/>
        </w:rPr>
        <w:t xml:space="preserve">especificações </w:t>
      </w:r>
      <w:r>
        <w:rPr>
          <w:color w:val="auto"/>
          <w:szCs w:val="22"/>
        </w:rPr>
        <w:t>no</w:t>
      </w:r>
      <w:r w:rsidRPr="00905FFB">
        <w:rPr>
          <w:color w:val="auto"/>
          <w:szCs w:val="22"/>
        </w:rPr>
        <w:t xml:space="preserve"> Ane</w:t>
      </w:r>
      <w:r>
        <w:rPr>
          <w:color w:val="auto"/>
          <w:szCs w:val="22"/>
        </w:rPr>
        <w:t>xo I - Termo de Referência do</w:t>
      </w:r>
      <w:r w:rsidRPr="00905FFB">
        <w:rPr>
          <w:color w:val="auto"/>
          <w:szCs w:val="22"/>
        </w:rPr>
        <w:t xml:space="preserve">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r w:rsidR="0060649C" w:rsidRPr="0060649C">
        <w:rPr>
          <w:szCs w:val="22"/>
        </w:rPr>
        <w:t>PREGÃO PRESENCIAL</w:t>
      </w:r>
      <w:r w:rsidRPr="00280327">
        <w:rPr>
          <w:color w:val="auto"/>
          <w:szCs w:val="22"/>
        </w:rPr>
        <w:fldChar w:fldCharType="end"/>
      </w:r>
      <w:r w:rsidRPr="006973EB">
        <w:rPr>
          <w:color w:val="auto"/>
          <w:szCs w:val="22"/>
        </w:rPr>
        <w:t xml:space="preserve"> nº </w:t>
      </w:r>
      <w:r w:rsidRPr="006973EB">
        <w:rPr>
          <w:color w:val="auto"/>
          <w:szCs w:val="22"/>
        </w:rPr>
        <w:fldChar w:fldCharType="begin"/>
      </w:r>
      <w:r w:rsidRPr="006973EB">
        <w:rPr>
          <w:color w:val="auto"/>
          <w:szCs w:val="22"/>
        </w:rPr>
        <w:instrText xml:space="preserve"> REF  Número  \* MERGEFORMAT </w:instrText>
      </w:r>
      <w:r w:rsidRPr="006973EB">
        <w:rPr>
          <w:color w:val="auto"/>
          <w:szCs w:val="22"/>
        </w:rPr>
        <w:fldChar w:fldCharType="separate"/>
      </w:r>
      <w:r w:rsidR="0060649C" w:rsidRPr="0060649C">
        <w:rPr>
          <w:bCs/>
          <w:color w:val="auto"/>
          <w:szCs w:val="22"/>
        </w:rPr>
        <w:t>091/2022</w:t>
      </w:r>
      <w:r w:rsidRPr="006973EB">
        <w:rPr>
          <w:color w:val="auto"/>
          <w:szCs w:val="22"/>
        </w:rPr>
        <w:fldChar w:fldCharType="end"/>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roofErr w:type="gramStart"/>
      <w:r w:rsidRPr="00280327">
        <w:rPr>
          <w:b/>
          <w:bCs/>
          <w:color w:val="auto"/>
          <w:szCs w:val="22"/>
        </w:rPr>
        <w:t>)</w:t>
      </w:r>
      <w:proofErr w:type="gramEnd"/>
    </w:p>
    <w:p w:rsidR="00895ABF" w:rsidRPr="00280327" w:rsidRDefault="00895ABF" w:rsidP="00895ABF">
      <w:pPr>
        <w:pStyle w:val="Corpodetexto"/>
        <w:spacing w:line="200" w:lineRule="atLeast"/>
        <w:rPr>
          <w:color w:val="auto"/>
          <w:szCs w:val="22"/>
        </w:rPr>
      </w:pPr>
      <w:r w:rsidRPr="00280327">
        <w:rPr>
          <w:color w:val="auto"/>
          <w:szCs w:val="22"/>
        </w:rPr>
        <w:t>Pelo objeto ora contratado, o CONTRATANTE pagará a CONTRATADA o valor</w:t>
      </w:r>
      <w:r w:rsidR="0009199D">
        <w:rPr>
          <w:b/>
          <w:color w:val="auto"/>
          <w:szCs w:val="22"/>
        </w:rPr>
        <w:t xml:space="preserve"> mensal de</w:t>
      </w:r>
      <w:r w:rsidRPr="00280327">
        <w:rPr>
          <w:color w:val="auto"/>
          <w:szCs w:val="22"/>
        </w:rPr>
        <w:t xml:space="preserve"> </w:t>
      </w:r>
      <w:r w:rsidRPr="00280327">
        <w:rPr>
          <w:b/>
          <w:color w:val="auto"/>
          <w:szCs w:val="22"/>
        </w:rPr>
        <w:t>R$</w:t>
      </w:r>
      <w:r w:rsidRPr="00280327">
        <w:rPr>
          <w:rStyle w:val="TextodoEspaoReservado"/>
          <w:color w:val="C00000"/>
          <w:szCs w:val="22"/>
        </w:rPr>
        <w:t>000.000,00</w:t>
      </w:r>
      <w:r w:rsidRPr="00280327">
        <w:rPr>
          <w:b/>
          <w:i/>
          <w:color w:val="auto"/>
          <w:szCs w:val="22"/>
        </w:rPr>
        <w:t xml:space="preserve"> </w:t>
      </w:r>
      <w:r w:rsidRPr="00280327">
        <w:rPr>
          <w:b/>
          <w:color w:val="auto"/>
          <w:szCs w:val="22"/>
        </w:rPr>
        <w:t>(</w:t>
      </w:r>
      <w:r w:rsidRPr="00280327">
        <w:rPr>
          <w:rStyle w:val="TextodoEspaoReservado"/>
          <w:color w:val="C00000"/>
          <w:szCs w:val="22"/>
        </w:rPr>
        <w:t>inserir valor por extenso</w:t>
      </w:r>
      <w:r w:rsidR="0009199D">
        <w:rPr>
          <w:rStyle w:val="TextodoEspaoReservado"/>
          <w:b/>
          <w:color w:val="auto"/>
          <w:szCs w:val="22"/>
        </w:rPr>
        <w:t>)</w:t>
      </w:r>
      <w:r w:rsidR="007C61AB">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09199D" w:rsidRPr="0009199D" w:rsidRDefault="0009199D" w:rsidP="0009199D">
      <w:pPr>
        <w:pStyle w:val="Corpodetexto"/>
        <w:spacing w:line="200" w:lineRule="atLeast"/>
        <w:rPr>
          <w:bCs/>
          <w:color w:val="auto"/>
          <w:szCs w:val="22"/>
        </w:rPr>
      </w:pPr>
      <w:r w:rsidRPr="0009199D">
        <w:rPr>
          <w:bCs/>
          <w:color w:val="auto"/>
          <w:szCs w:val="22"/>
        </w:rPr>
        <w:t>Os serviços serão executados de forma indireta, pelo regime de empreitada por preço global.</w:t>
      </w:r>
    </w:p>
    <w:p w:rsidR="0009199D" w:rsidRPr="0009199D" w:rsidRDefault="0009199D" w:rsidP="0009199D">
      <w:pPr>
        <w:pStyle w:val="Corpodetexto"/>
        <w:spacing w:line="200" w:lineRule="atLeast"/>
        <w:rPr>
          <w:bCs/>
          <w:color w:val="auto"/>
          <w:szCs w:val="22"/>
        </w:rPr>
      </w:pPr>
      <w:r>
        <w:rPr>
          <w:b/>
          <w:bCs/>
          <w:color w:val="auto"/>
          <w:szCs w:val="22"/>
        </w:rPr>
        <w:t>Parágrafo Primeiro</w:t>
      </w:r>
      <w:r w:rsidRPr="0009199D">
        <w:rPr>
          <w:bCs/>
          <w:color w:val="auto"/>
          <w:szCs w:val="22"/>
        </w:rPr>
        <w:t xml:space="preserve"> – A Administração emitirá por escrito ordem de início, com a quantidade e identificação dos serviços que serão prestados, a identificação e assinatura do gestor responsável pela emissão da ordem e a identificação da pessoa jurídica a que se destina a ordem.</w:t>
      </w:r>
    </w:p>
    <w:p w:rsidR="0009199D" w:rsidRPr="0009199D" w:rsidRDefault="0009199D" w:rsidP="0009199D">
      <w:pPr>
        <w:pStyle w:val="Corpodetexto"/>
        <w:spacing w:line="200" w:lineRule="atLeast"/>
        <w:rPr>
          <w:bCs/>
          <w:color w:val="auto"/>
          <w:szCs w:val="22"/>
        </w:rPr>
      </w:pPr>
      <w:r>
        <w:rPr>
          <w:b/>
          <w:bCs/>
          <w:color w:val="auto"/>
          <w:szCs w:val="22"/>
        </w:rPr>
        <w:lastRenderedPageBreak/>
        <w:t>Parágrafo Segundo</w:t>
      </w:r>
      <w:r w:rsidRPr="0009199D">
        <w:rPr>
          <w:bCs/>
          <w:color w:val="auto"/>
          <w:szCs w:val="22"/>
        </w:rPr>
        <w:t xml:space="preserve"> – Os serviços serão prestados em remessa parcelada, da seguinte forma:</w:t>
      </w:r>
    </w:p>
    <w:p w:rsidR="0009199D" w:rsidRPr="0009199D" w:rsidRDefault="0009199D" w:rsidP="0009199D">
      <w:pPr>
        <w:pStyle w:val="Corpodetexto"/>
        <w:spacing w:line="200" w:lineRule="atLeast"/>
        <w:rPr>
          <w:bCs/>
          <w:color w:val="auto"/>
          <w:szCs w:val="22"/>
        </w:rPr>
      </w:pPr>
      <w:r w:rsidRPr="0009199D">
        <w:rPr>
          <w:bCs/>
          <w:color w:val="auto"/>
          <w:szCs w:val="22"/>
        </w:rPr>
        <w:t xml:space="preserve"> </w:t>
      </w:r>
      <w:r w:rsidRPr="0009199D">
        <w:rPr>
          <w:bCs/>
          <w:color w:val="auto"/>
          <w:szCs w:val="22"/>
        </w:rPr>
        <w:tab/>
      </w:r>
      <w:r>
        <w:rPr>
          <w:bCs/>
          <w:color w:val="auto"/>
          <w:szCs w:val="22"/>
        </w:rPr>
        <w:t>I</w:t>
      </w:r>
      <w:r w:rsidRPr="0009199D">
        <w:rPr>
          <w:bCs/>
          <w:color w:val="auto"/>
          <w:szCs w:val="22"/>
        </w:rPr>
        <w:t xml:space="preserve"> – Após a emissão da ordem de início, a Empresa vencedora do certame terá 10 (dez) dias úteis para iniciar a prestação do serviço solicitado;</w:t>
      </w:r>
    </w:p>
    <w:p w:rsidR="0009199D" w:rsidRPr="0009199D" w:rsidRDefault="0009199D" w:rsidP="0009199D">
      <w:pPr>
        <w:pStyle w:val="Corpodetexto"/>
        <w:spacing w:line="200" w:lineRule="atLeast"/>
        <w:rPr>
          <w:bCs/>
          <w:color w:val="auto"/>
          <w:szCs w:val="22"/>
        </w:rPr>
      </w:pPr>
      <w:r w:rsidRPr="0009199D">
        <w:rPr>
          <w:bCs/>
          <w:color w:val="auto"/>
          <w:szCs w:val="22"/>
        </w:rPr>
        <w:t xml:space="preserve"> </w:t>
      </w:r>
      <w:r w:rsidRPr="0009199D">
        <w:rPr>
          <w:bCs/>
          <w:color w:val="auto"/>
          <w:szCs w:val="22"/>
        </w:rPr>
        <w:tab/>
      </w:r>
      <w:r>
        <w:rPr>
          <w:bCs/>
          <w:color w:val="auto"/>
          <w:szCs w:val="22"/>
        </w:rPr>
        <w:t>II</w:t>
      </w:r>
      <w:r w:rsidRPr="0009199D">
        <w:rPr>
          <w:bCs/>
          <w:color w:val="auto"/>
          <w:szCs w:val="22"/>
        </w:rPr>
        <w:t xml:space="preserve"> – A empresa cadastrará, com a devida autorização da Contratante, servidores municipais com permissão para postagens de arquivos na plataforma contratada;</w:t>
      </w:r>
    </w:p>
    <w:p w:rsidR="0009199D" w:rsidRPr="0009199D" w:rsidRDefault="0009199D" w:rsidP="0009199D">
      <w:pPr>
        <w:pStyle w:val="Corpodetexto"/>
        <w:spacing w:line="200" w:lineRule="atLeast"/>
        <w:rPr>
          <w:bCs/>
          <w:color w:val="auto"/>
          <w:szCs w:val="22"/>
        </w:rPr>
      </w:pPr>
      <w:r w:rsidRPr="0009199D">
        <w:rPr>
          <w:bCs/>
          <w:color w:val="auto"/>
          <w:szCs w:val="22"/>
        </w:rPr>
        <w:t xml:space="preserve"> </w:t>
      </w:r>
      <w:r w:rsidRPr="0009199D">
        <w:rPr>
          <w:bCs/>
          <w:color w:val="auto"/>
          <w:szCs w:val="22"/>
        </w:rPr>
        <w:tab/>
      </w:r>
      <w:r>
        <w:rPr>
          <w:bCs/>
          <w:color w:val="auto"/>
          <w:szCs w:val="22"/>
        </w:rPr>
        <w:t>III</w:t>
      </w:r>
      <w:r w:rsidRPr="0009199D">
        <w:rPr>
          <w:bCs/>
          <w:color w:val="auto"/>
          <w:szCs w:val="22"/>
        </w:rPr>
        <w:t xml:space="preserve"> - Os servidores municipais cadastrados se responsabilização pela inserção dos arquivos na plataforma contratada para o Diário Oficial Eletrônico Municipal.</w:t>
      </w:r>
    </w:p>
    <w:p w:rsidR="0009199D" w:rsidRPr="0009199D" w:rsidRDefault="0009199D" w:rsidP="0009199D">
      <w:pPr>
        <w:pStyle w:val="Corpodetexto"/>
        <w:spacing w:line="200" w:lineRule="atLeast"/>
        <w:rPr>
          <w:bCs/>
          <w:color w:val="auto"/>
          <w:szCs w:val="22"/>
        </w:rPr>
      </w:pPr>
      <w:r w:rsidRPr="0009199D">
        <w:rPr>
          <w:bCs/>
          <w:color w:val="auto"/>
          <w:szCs w:val="22"/>
        </w:rPr>
        <w:t xml:space="preserve"> </w:t>
      </w:r>
      <w:r w:rsidRPr="0009199D">
        <w:rPr>
          <w:bCs/>
          <w:color w:val="auto"/>
          <w:szCs w:val="22"/>
        </w:rPr>
        <w:tab/>
      </w:r>
      <w:r>
        <w:rPr>
          <w:bCs/>
          <w:color w:val="auto"/>
          <w:szCs w:val="22"/>
        </w:rPr>
        <w:t>IV</w:t>
      </w:r>
      <w:r w:rsidRPr="0009199D">
        <w:rPr>
          <w:bCs/>
          <w:color w:val="auto"/>
          <w:szCs w:val="22"/>
        </w:rPr>
        <w:t xml:space="preserve"> – Os servidores cadastrados serão responsáveis pela formatação </w:t>
      </w:r>
      <w:proofErr w:type="gramStart"/>
      <w:r w:rsidRPr="0009199D">
        <w:rPr>
          <w:bCs/>
          <w:color w:val="auto"/>
          <w:szCs w:val="22"/>
        </w:rPr>
        <w:t>do arquivos</w:t>
      </w:r>
      <w:proofErr w:type="gramEnd"/>
      <w:r w:rsidRPr="0009199D">
        <w:rPr>
          <w:bCs/>
          <w:color w:val="auto"/>
          <w:szCs w:val="22"/>
        </w:rPr>
        <w:t xml:space="preserve"> e  realizarão as publicações diretamente na internet, sem limites de página ou qualquer outra restrição, utilizando as funcionalidades do software contratado;</w:t>
      </w:r>
    </w:p>
    <w:p w:rsidR="0009199D" w:rsidRPr="0009199D" w:rsidRDefault="0009199D" w:rsidP="0009199D">
      <w:pPr>
        <w:pStyle w:val="Corpodetexto"/>
        <w:spacing w:line="200" w:lineRule="atLeast"/>
        <w:rPr>
          <w:bCs/>
          <w:color w:val="auto"/>
          <w:szCs w:val="22"/>
        </w:rPr>
      </w:pPr>
      <w:r w:rsidRPr="0009199D">
        <w:rPr>
          <w:bCs/>
          <w:color w:val="auto"/>
          <w:szCs w:val="22"/>
        </w:rPr>
        <w:t xml:space="preserve"> </w:t>
      </w:r>
      <w:r w:rsidRPr="0009199D">
        <w:rPr>
          <w:bCs/>
          <w:color w:val="auto"/>
          <w:szCs w:val="22"/>
        </w:rPr>
        <w:tab/>
      </w:r>
      <w:r>
        <w:rPr>
          <w:bCs/>
          <w:color w:val="auto"/>
          <w:szCs w:val="22"/>
        </w:rPr>
        <w:t>V</w:t>
      </w:r>
      <w:r w:rsidRPr="0009199D">
        <w:rPr>
          <w:bCs/>
          <w:color w:val="auto"/>
          <w:szCs w:val="22"/>
        </w:rPr>
        <w:t xml:space="preserve"> – A plataforma contratada disponibilizará ainda, aos servidores cadastrados, as seguintes funcionalidades:</w:t>
      </w:r>
    </w:p>
    <w:p w:rsidR="0009199D" w:rsidRPr="0009199D" w:rsidRDefault="0009199D" w:rsidP="0009199D">
      <w:pPr>
        <w:pStyle w:val="Corpodetexto"/>
        <w:spacing w:line="200" w:lineRule="atLeast"/>
        <w:rPr>
          <w:bCs/>
          <w:color w:val="auto"/>
          <w:szCs w:val="22"/>
        </w:rPr>
      </w:pPr>
      <w:r w:rsidRPr="0009199D">
        <w:rPr>
          <w:bCs/>
          <w:color w:val="auto"/>
          <w:szCs w:val="22"/>
        </w:rPr>
        <w:t xml:space="preserve"> </w:t>
      </w:r>
      <w:r w:rsidRPr="0009199D">
        <w:rPr>
          <w:bCs/>
          <w:color w:val="auto"/>
          <w:szCs w:val="22"/>
        </w:rPr>
        <w:tab/>
        <w:t>a) Agendar edições futuras por data e hora de publicação;</w:t>
      </w:r>
    </w:p>
    <w:p w:rsidR="0009199D" w:rsidRPr="0009199D" w:rsidRDefault="0009199D" w:rsidP="0009199D">
      <w:pPr>
        <w:pStyle w:val="Corpodetexto"/>
        <w:spacing w:line="200" w:lineRule="atLeast"/>
        <w:rPr>
          <w:bCs/>
          <w:color w:val="auto"/>
          <w:szCs w:val="22"/>
        </w:rPr>
      </w:pPr>
      <w:r w:rsidRPr="0009199D">
        <w:rPr>
          <w:bCs/>
          <w:color w:val="auto"/>
          <w:szCs w:val="22"/>
        </w:rPr>
        <w:t xml:space="preserve"> </w:t>
      </w:r>
      <w:r w:rsidRPr="0009199D">
        <w:rPr>
          <w:bCs/>
          <w:color w:val="auto"/>
          <w:szCs w:val="22"/>
        </w:rPr>
        <w:tab/>
        <w:t>b) Executar edições extras;</w:t>
      </w:r>
    </w:p>
    <w:p w:rsidR="0009199D" w:rsidRPr="0009199D" w:rsidRDefault="0009199D" w:rsidP="0009199D">
      <w:pPr>
        <w:pStyle w:val="Corpodetexto"/>
        <w:spacing w:line="200" w:lineRule="atLeast"/>
        <w:rPr>
          <w:bCs/>
          <w:color w:val="auto"/>
          <w:szCs w:val="22"/>
        </w:rPr>
      </w:pPr>
      <w:r w:rsidRPr="0009199D">
        <w:rPr>
          <w:bCs/>
          <w:color w:val="auto"/>
          <w:szCs w:val="22"/>
        </w:rPr>
        <w:t xml:space="preserve"> </w:t>
      </w:r>
      <w:r w:rsidRPr="0009199D">
        <w:rPr>
          <w:bCs/>
          <w:color w:val="auto"/>
          <w:szCs w:val="22"/>
        </w:rPr>
        <w:tab/>
        <w:t>c) Interação gráfica entre usuário servidor e administrador;</w:t>
      </w:r>
    </w:p>
    <w:p w:rsidR="0009199D" w:rsidRPr="0009199D" w:rsidRDefault="0009199D" w:rsidP="0009199D">
      <w:pPr>
        <w:pStyle w:val="Corpodetexto"/>
        <w:spacing w:line="200" w:lineRule="atLeast"/>
        <w:rPr>
          <w:bCs/>
          <w:color w:val="auto"/>
          <w:szCs w:val="22"/>
        </w:rPr>
      </w:pPr>
      <w:r w:rsidRPr="0009199D">
        <w:rPr>
          <w:bCs/>
          <w:color w:val="auto"/>
          <w:szCs w:val="22"/>
        </w:rPr>
        <w:t xml:space="preserve"> </w:t>
      </w:r>
      <w:r w:rsidRPr="0009199D">
        <w:rPr>
          <w:bCs/>
          <w:color w:val="auto"/>
          <w:szCs w:val="22"/>
        </w:rPr>
        <w:tab/>
        <w:t>d) Utilização web via navegador de internet;</w:t>
      </w:r>
    </w:p>
    <w:p w:rsidR="0009199D" w:rsidRPr="0009199D" w:rsidRDefault="0009199D" w:rsidP="0009199D">
      <w:pPr>
        <w:pStyle w:val="Corpodetexto"/>
        <w:spacing w:line="200" w:lineRule="atLeast"/>
        <w:rPr>
          <w:bCs/>
          <w:color w:val="auto"/>
          <w:szCs w:val="22"/>
        </w:rPr>
      </w:pPr>
      <w:r w:rsidRPr="0009199D">
        <w:rPr>
          <w:bCs/>
          <w:color w:val="auto"/>
          <w:szCs w:val="22"/>
        </w:rPr>
        <w:t xml:space="preserve"> </w:t>
      </w:r>
      <w:r w:rsidRPr="0009199D">
        <w:rPr>
          <w:bCs/>
          <w:color w:val="auto"/>
          <w:szCs w:val="22"/>
        </w:rPr>
        <w:tab/>
        <w:t>e) Consultas por datas, ementas e edições;</w:t>
      </w:r>
    </w:p>
    <w:p w:rsidR="0009199D" w:rsidRPr="0009199D" w:rsidRDefault="0009199D" w:rsidP="0009199D">
      <w:pPr>
        <w:pStyle w:val="Corpodetexto"/>
        <w:spacing w:line="200" w:lineRule="atLeast"/>
        <w:rPr>
          <w:bCs/>
          <w:color w:val="auto"/>
          <w:szCs w:val="22"/>
        </w:rPr>
      </w:pPr>
      <w:r w:rsidRPr="0009199D">
        <w:rPr>
          <w:bCs/>
          <w:color w:val="auto"/>
          <w:szCs w:val="22"/>
        </w:rPr>
        <w:tab/>
        <w:t>f) Consulta de arquivos de publicações certificadas ou pendentes;</w:t>
      </w:r>
    </w:p>
    <w:p w:rsidR="0009199D" w:rsidRPr="0009199D" w:rsidRDefault="0009199D" w:rsidP="0009199D">
      <w:pPr>
        <w:pStyle w:val="Corpodetexto"/>
        <w:spacing w:line="200" w:lineRule="atLeast"/>
        <w:rPr>
          <w:bCs/>
          <w:color w:val="auto"/>
          <w:szCs w:val="22"/>
        </w:rPr>
      </w:pPr>
      <w:r w:rsidRPr="0009199D">
        <w:rPr>
          <w:bCs/>
          <w:color w:val="auto"/>
          <w:szCs w:val="22"/>
        </w:rPr>
        <w:tab/>
        <w:t>g) Relatórios por setores da Administração e percentual de utilização;</w:t>
      </w:r>
    </w:p>
    <w:p w:rsidR="0009199D" w:rsidRPr="0009199D" w:rsidRDefault="0009199D" w:rsidP="0009199D">
      <w:pPr>
        <w:pStyle w:val="Corpodetexto"/>
        <w:spacing w:line="200" w:lineRule="atLeast"/>
        <w:rPr>
          <w:bCs/>
          <w:color w:val="auto"/>
          <w:szCs w:val="22"/>
        </w:rPr>
      </w:pPr>
      <w:r w:rsidRPr="0009199D">
        <w:rPr>
          <w:bCs/>
          <w:color w:val="auto"/>
          <w:szCs w:val="22"/>
        </w:rPr>
        <w:tab/>
        <w:t>h) Estatísticas de acesso às edições.</w:t>
      </w:r>
    </w:p>
    <w:p w:rsidR="0009199D" w:rsidRPr="0009199D" w:rsidRDefault="0009199D" w:rsidP="0009199D">
      <w:pPr>
        <w:pStyle w:val="Corpodetexto"/>
        <w:spacing w:line="200" w:lineRule="atLeast"/>
        <w:rPr>
          <w:bCs/>
          <w:color w:val="auto"/>
          <w:szCs w:val="22"/>
        </w:rPr>
      </w:pPr>
      <w:r>
        <w:rPr>
          <w:b/>
          <w:bCs/>
          <w:color w:val="auto"/>
          <w:szCs w:val="22"/>
        </w:rPr>
        <w:t>Parágrafo Terceiro</w:t>
      </w:r>
      <w:r w:rsidRPr="0009199D">
        <w:rPr>
          <w:bCs/>
          <w:color w:val="auto"/>
          <w:szCs w:val="22"/>
        </w:rPr>
        <w:t xml:space="preserve"> – O prazo para conclusão dos serviços requisitados poderá ser prorrogado, mantidas as demais condições da contratação e assegurada </w:t>
      </w:r>
      <w:proofErr w:type="gramStart"/>
      <w:r w:rsidRPr="0009199D">
        <w:rPr>
          <w:bCs/>
          <w:color w:val="auto"/>
          <w:szCs w:val="22"/>
        </w:rPr>
        <w:t>a</w:t>
      </w:r>
      <w:proofErr w:type="gramEnd"/>
      <w:r w:rsidRPr="0009199D">
        <w:rPr>
          <w:bCs/>
          <w:color w:val="auto"/>
          <w:szCs w:val="22"/>
        </w:rPr>
        <w:t xml:space="preserve"> manutenção do equilíbrio econômico-financeiro, desde que ocorra fato superveniente devidamente comprovado e mediante autorização expressa da CONTRATANTE.</w:t>
      </w:r>
    </w:p>
    <w:p w:rsidR="0009199D" w:rsidRPr="0009199D" w:rsidRDefault="0009199D" w:rsidP="0009199D">
      <w:pPr>
        <w:pStyle w:val="Corpodetexto"/>
        <w:spacing w:line="200" w:lineRule="atLeast"/>
        <w:rPr>
          <w:bCs/>
          <w:color w:val="auto"/>
          <w:szCs w:val="22"/>
        </w:rPr>
      </w:pPr>
      <w:r>
        <w:rPr>
          <w:b/>
          <w:bCs/>
          <w:color w:val="auto"/>
          <w:szCs w:val="22"/>
        </w:rPr>
        <w:t>Parágrafo Quarto</w:t>
      </w:r>
      <w:r w:rsidRPr="0009199D">
        <w:rPr>
          <w:bCs/>
          <w:color w:val="auto"/>
          <w:szCs w:val="22"/>
        </w:rPr>
        <w:t xml:space="preserve">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09199D" w:rsidRPr="0009199D" w:rsidRDefault="0009199D" w:rsidP="0009199D">
      <w:pPr>
        <w:pStyle w:val="Corpodetexto"/>
        <w:spacing w:line="200" w:lineRule="atLeast"/>
        <w:rPr>
          <w:bCs/>
          <w:color w:val="auto"/>
          <w:szCs w:val="22"/>
        </w:rPr>
      </w:pPr>
      <w:r>
        <w:rPr>
          <w:b/>
          <w:bCs/>
          <w:color w:val="auto"/>
          <w:szCs w:val="22"/>
        </w:rPr>
        <w:t>Parágrafo Quinto</w:t>
      </w:r>
      <w:r w:rsidRPr="0009199D">
        <w:rPr>
          <w:bCs/>
          <w:color w:val="auto"/>
          <w:szCs w:val="22"/>
        </w:rPr>
        <w:t xml:space="preserve"> – Os serviços poderão ser rejeitados, no todo ou em parte, quando em desacordo com as especificações constantes no instrumento convocatório, em seus anexos ou na proposta, devendo ser refeitos no prazo de 24 (vinte e quatro) horas, a contar da notificação da CONTRATADA, às suas custas, sem prejuízo da aplicação das penalidades. </w:t>
      </w:r>
    </w:p>
    <w:p w:rsidR="0009199D" w:rsidRPr="0009199D" w:rsidRDefault="0009199D" w:rsidP="0009199D">
      <w:pPr>
        <w:pStyle w:val="Corpodetexto"/>
        <w:spacing w:line="200" w:lineRule="atLeast"/>
        <w:rPr>
          <w:bCs/>
          <w:color w:val="auto"/>
          <w:szCs w:val="22"/>
        </w:rPr>
      </w:pPr>
      <w:r>
        <w:rPr>
          <w:b/>
          <w:bCs/>
          <w:color w:val="auto"/>
          <w:szCs w:val="22"/>
        </w:rPr>
        <w:t>Parágrafo Sexto</w:t>
      </w:r>
      <w:r w:rsidRPr="0009199D">
        <w:rPr>
          <w:bCs/>
          <w:color w:val="auto"/>
          <w:szCs w:val="22"/>
        </w:rPr>
        <w:t xml:space="preserve"> – Os serviços serão recebidos definitivamente no prazo de 10 (dez) dias corridos, contados do recebimento provisório, após a verificação da qualidade e quantidade do material e consequente aceitação mediante termo circunstanciado ou ateste das notas fiscais.</w:t>
      </w:r>
    </w:p>
    <w:p w:rsidR="0009199D" w:rsidRPr="0009199D" w:rsidRDefault="0009199D" w:rsidP="0009199D">
      <w:pPr>
        <w:pStyle w:val="Corpodetexto"/>
        <w:spacing w:line="200" w:lineRule="atLeast"/>
        <w:rPr>
          <w:bCs/>
          <w:color w:val="auto"/>
          <w:szCs w:val="22"/>
        </w:rPr>
      </w:pPr>
      <w:r>
        <w:rPr>
          <w:b/>
          <w:bCs/>
          <w:color w:val="auto"/>
          <w:szCs w:val="22"/>
        </w:rPr>
        <w:t>Parágrafo Sétimo</w:t>
      </w:r>
      <w:r w:rsidRPr="0009199D">
        <w:rPr>
          <w:bCs/>
          <w:color w:val="auto"/>
          <w:szCs w:val="22"/>
        </w:rPr>
        <w:t xml:space="preserve"> – Caso a verificação de conformidade não seja procedida dentro do prazo fixado, reputar-se-á como realizada, consumando-se o recebimento definitivo no dia do esgotamento do prazo.</w:t>
      </w:r>
    </w:p>
    <w:p w:rsidR="0009199D" w:rsidRPr="0009199D" w:rsidRDefault="0009199D" w:rsidP="0009199D">
      <w:pPr>
        <w:pStyle w:val="Corpodetexto"/>
        <w:spacing w:line="200" w:lineRule="atLeast"/>
        <w:rPr>
          <w:bCs/>
          <w:color w:val="auto"/>
          <w:szCs w:val="22"/>
        </w:rPr>
      </w:pPr>
      <w:r>
        <w:rPr>
          <w:b/>
          <w:bCs/>
          <w:color w:val="auto"/>
          <w:szCs w:val="22"/>
        </w:rPr>
        <w:t>Parágrafo Oitavo</w:t>
      </w:r>
      <w:r w:rsidRPr="0009199D">
        <w:rPr>
          <w:bCs/>
          <w:color w:val="auto"/>
          <w:szCs w:val="22"/>
        </w:rPr>
        <w:t xml:space="preserve"> – O recebimento provisório ou definitivo do serviço não exclui a </w:t>
      </w:r>
      <w:proofErr w:type="gramStart"/>
      <w:r w:rsidRPr="0009199D">
        <w:rPr>
          <w:bCs/>
          <w:color w:val="auto"/>
          <w:szCs w:val="22"/>
        </w:rPr>
        <w:t>responsabilidade</w:t>
      </w:r>
      <w:proofErr w:type="gramEnd"/>
      <w:r w:rsidRPr="0009199D">
        <w:rPr>
          <w:bCs/>
          <w:color w:val="auto"/>
          <w:szCs w:val="22"/>
        </w:rPr>
        <w:t xml:space="preserve"> da CONTRATADA pelos prejuízos resultantes da incorreta execução do contrato.</w:t>
      </w:r>
    </w:p>
    <w:p w:rsidR="006B4D42" w:rsidRDefault="0009199D" w:rsidP="0009199D">
      <w:pPr>
        <w:pStyle w:val="Corpodetexto"/>
        <w:spacing w:line="200" w:lineRule="atLeast"/>
        <w:rPr>
          <w:bCs/>
          <w:color w:val="auto"/>
          <w:szCs w:val="22"/>
        </w:rPr>
      </w:pPr>
      <w:r>
        <w:rPr>
          <w:b/>
          <w:bCs/>
          <w:color w:val="auto"/>
          <w:szCs w:val="22"/>
        </w:rPr>
        <w:t>Parágrafo Nono</w:t>
      </w:r>
      <w:r w:rsidRPr="0009199D">
        <w:rPr>
          <w:bCs/>
          <w:color w:val="auto"/>
          <w:szCs w:val="22"/>
        </w:rPr>
        <w:t xml:space="preserve">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09199D" w:rsidRDefault="0009199D" w:rsidP="0009199D">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roofErr w:type="gramStart"/>
      <w:r>
        <w:rPr>
          <w:b/>
          <w:bCs/>
          <w:color w:val="auto"/>
          <w:szCs w:val="22"/>
        </w:rPr>
        <w:t>)</w:t>
      </w:r>
      <w:proofErr w:type="gramEnd"/>
    </w:p>
    <w:p w:rsidR="00895ABF" w:rsidRDefault="00895ABF" w:rsidP="00895ABF">
      <w:pPr>
        <w:spacing w:line="200" w:lineRule="atLeast"/>
        <w:jc w:val="both"/>
        <w:rPr>
          <w:color w:val="auto"/>
          <w:szCs w:val="22"/>
        </w:rPr>
      </w:pPr>
      <w:r>
        <w:rPr>
          <w:color w:val="auto"/>
          <w:szCs w:val="22"/>
        </w:rPr>
        <w:t>O CONTRATANTE terá:</w:t>
      </w:r>
    </w:p>
    <w:p w:rsidR="0009199D" w:rsidRPr="0009199D" w:rsidRDefault="00895ABF" w:rsidP="0009199D">
      <w:pPr>
        <w:spacing w:line="200" w:lineRule="atLeast"/>
        <w:jc w:val="both"/>
        <w:rPr>
          <w:color w:val="auto"/>
          <w:szCs w:val="22"/>
        </w:rPr>
      </w:pPr>
      <w:r>
        <w:rPr>
          <w:color w:val="auto"/>
          <w:szCs w:val="22"/>
        </w:rPr>
        <w:t xml:space="preserve">I - </w:t>
      </w:r>
      <w:r w:rsidR="0009199D" w:rsidRPr="0009199D">
        <w:rPr>
          <w:color w:val="auto"/>
          <w:szCs w:val="22"/>
        </w:rPr>
        <w:t xml:space="preserve">O prazo de 05 (cinco) dias corridos, contados da data do recebimento definitivo dos serviços, para realizar o pagamento, nos casos de serviços recebidos cujo valor não </w:t>
      </w:r>
      <w:r w:rsidR="0009199D" w:rsidRPr="0009199D">
        <w:rPr>
          <w:color w:val="auto"/>
          <w:szCs w:val="22"/>
        </w:rPr>
        <w:lastRenderedPageBreak/>
        <w:t xml:space="preserve">ultrapasse </w:t>
      </w:r>
      <w:proofErr w:type="gramStart"/>
      <w:r w:rsidR="0009199D" w:rsidRPr="0009199D">
        <w:rPr>
          <w:color w:val="auto"/>
          <w:szCs w:val="22"/>
        </w:rPr>
        <w:t>R$17.600,00 (dezessete mil e seiscentos reais), na forma do art. 5º, §3º da Lei Federal nº</w:t>
      </w:r>
      <w:proofErr w:type="gramEnd"/>
      <w:r w:rsidR="0009199D" w:rsidRPr="0009199D">
        <w:rPr>
          <w:color w:val="auto"/>
          <w:szCs w:val="22"/>
        </w:rPr>
        <w:t xml:space="preserve"> 8666/93, vedando-se o parcelamento de faturamento, solicitações de cobrança, ordens de pagamento que caracterizem inobservância da ordem cronológica estabelecidas no dispositivo citado.</w:t>
      </w:r>
    </w:p>
    <w:p w:rsidR="0009199D" w:rsidRDefault="0009199D" w:rsidP="0009199D">
      <w:pPr>
        <w:spacing w:line="200" w:lineRule="atLeast"/>
        <w:jc w:val="both"/>
        <w:rPr>
          <w:color w:val="auto"/>
          <w:szCs w:val="22"/>
        </w:rPr>
      </w:pPr>
      <w:r>
        <w:rPr>
          <w:color w:val="auto"/>
          <w:szCs w:val="22"/>
        </w:rPr>
        <w:t>II</w:t>
      </w:r>
      <w:r w:rsidRPr="0009199D">
        <w:rPr>
          <w:color w:val="auto"/>
          <w:szCs w:val="22"/>
        </w:rPr>
        <w:t xml:space="preserve"> – O prazo de 30 (trinta) dias corridos, contados da data do recebimento definitivo dos serviços, para realizar o pagamento, nas demais hipóteses.</w:t>
      </w:r>
    </w:p>
    <w:p w:rsidR="006B4D42" w:rsidRPr="00201084" w:rsidRDefault="00895ABF" w:rsidP="0009199D">
      <w:pPr>
        <w:spacing w:line="200" w:lineRule="atLeast"/>
        <w:jc w:val="both"/>
        <w:rPr>
          <w:szCs w:val="22"/>
        </w:rPr>
      </w:pPr>
      <w:r w:rsidRPr="00201084">
        <w:rPr>
          <w:b/>
          <w:bCs/>
          <w:szCs w:val="22"/>
        </w:rPr>
        <w:t xml:space="preserve">Parágrafo Primeiro - </w:t>
      </w:r>
      <w:r w:rsidR="006B4D42" w:rsidRPr="00201084">
        <w:rPr>
          <w:szCs w:val="22"/>
        </w:rPr>
        <w:t>Os documentos fiscais serão emitidos em nome do MUNICÍPIO DE BOM JARDIM – RJ, CNPJ nº 28.561.041/0001-76, situado na Praça Governador Roberto Silveira, nº 44, Centro, Bom Jardim - RJ, CEP 28660-000.</w:t>
      </w:r>
    </w:p>
    <w:p w:rsidR="006B4D42" w:rsidRPr="00201084" w:rsidRDefault="006B4D42" w:rsidP="006B4D42">
      <w:pPr>
        <w:jc w:val="both"/>
        <w:rPr>
          <w:szCs w:val="22"/>
        </w:rPr>
      </w:pPr>
      <w:r w:rsidRPr="00201084">
        <w:rPr>
          <w:b/>
          <w:szCs w:val="22"/>
        </w:rPr>
        <w:t>Parágrafo Segundo</w:t>
      </w:r>
      <w:r w:rsidRPr="00201084">
        <w:rPr>
          <w:szCs w:val="22"/>
        </w:rPr>
        <w:t xml:space="preserve"> – Junto aos documentos fiscais, a CONTRATADA deverá apresentar os documentos de habilitação e regularidade fiscal e trabalhista com validade atualizada exigidas no instrumento convocatório e seus anexos.</w:t>
      </w:r>
    </w:p>
    <w:p w:rsidR="006B4D42" w:rsidRPr="00201084" w:rsidRDefault="006B4D42" w:rsidP="006B4D42">
      <w:pPr>
        <w:jc w:val="both"/>
        <w:rPr>
          <w:szCs w:val="22"/>
        </w:rPr>
      </w:pPr>
      <w:r w:rsidRPr="00201084">
        <w:rPr>
          <w:b/>
          <w:szCs w:val="22"/>
        </w:rPr>
        <w:t>Parágrafo Terceiro</w:t>
      </w:r>
      <w:r w:rsidRPr="00201084">
        <w:rPr>
          <w:szCs w:val="22"/>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p>
    <w:p w:rsidR="006B4D42" w:rsidRPr="00201084" w:rsidRDefault="006B4D42" w:rsidP="006B4D42">
      <w:pPr>
        <w:jc w:val="both"/>
        <w:rPr>
          <w:szCs w:val="22"/>
        </w:rPr>
      </w:pPr>
      <w:r w:rsidRPr="00201084">
        <w:rPr>
          <w:b/>
          <w:szCs w:val="22"/>
        </w:rPr>
        <w:t>Parágrafo Quarto</w:t>
      </w:r>
      <w:r w:rsidRPr="00201084">
        <w:rPr>
          <w:szCs w:val="22"/>
        </w:rPr>
        <w:t xml:space="preserve"> – A ordem de pagamento poderá ser alterada por despacho fundamentado da autoridade superior, nas hipóteses de:</w:t>
      </w:r>
    </w:p>
    <w:p w:rsidR="006B4D42" w:rsidRPr="00201084" w:rsidRDefault="006B4D42" w:rsidP="006B4D42">
      <w:pPr>
        <w:jc w:val="both"/>
        <w:rPr>
          <w:szCs w:val="22"/>
        </w:rPr>
      </w:pPr>
      <w:r w:rsidRPr="00201084">
        <w:rPr>
          <w:szCs w:val="22"/>
        </w:rPr>
        <w:t>1 – Haver suspensão do pagamento do crédito;</w:t>
      </w:r>
    </w:p>
    <w:p w:rsidR="006B4D42" w:rsidRPr="00201084" w:rsidRDefault="006B4D42" w:rsidP="006B4D42">
      <w:pPr>
        <w:jc w:val="both"/>
        <w:rPr>
          <w:szCs w:val="22"/>
        </w:rPr>
      </w:pPr>
      <w:r w:rsidRPr="00201084">
        <w:rPr>
          <w:szCs w:val="22"/>
        </w:rPr>
        <w:t>2 – Grave perturbação da ordem, situação de emergência ou calamidade pública;</w:t>
      </w:r>
    </w:p>
    <w:p w:rsidR="006B4D42" w:rsidRPr="00201084" w:rsidRDefault="006B4D42" w:rsidP="006B4D42">
      <w:pPr>
        <w:jc w:val="both"/>
        <w:rPr>
          <w:szCs w:val="22"/>
        </w:rPr>
      </w:pPr>
      <w:r w:rsidRPr="00201084">
        <w:rPr>
          <w:szCs w:val="22"/>
        </w:rPr>
        <w:t xml:space="preserve">3 – </w:t>
      </w:r>
      <w:proofErr w:type="gramStart"/>
      <w:r w:rsidRPr="00201084">
        <w:rPr>
          <w:szCs w:val="22"/>
        </w:rPr>
        <w:t>Haver seguros</w:t>
      </w:r>
      <w:proofErr w:type="gramEnd"/>
      <w:r w:rsidRPr="00201084">
        <w:rPr>
          <w:szCs w:val="22"/>
        </w:rPr>
        <w:t xml:space="preserve"> veiculares e imobiliários;</w:t>
      </w:r>
    </w:p>
    <w:p w:rsidR="006B4D42" w:rsidRPr="00201084" w:rsidRDefault="006B4D42" w:rsidP="006B4D42">
      <w:pPr>
        <w:jc w:val="both"/>
        <w:rPr>
          <w:szCs w:val="22"/>
        </w:rPr>
      </w:pPr>
      <w:r w:rsidRPr="00201084">
        <w:rPr>
          <w:szCs w:val="22"/>
        </w:rPr>
        <w:t>4 – Evitar fundada ameaça de interrupção dos serviços essenciais da Administração ou para restaurá-los;</w:t>
      </w:r>
    </w:p>
    <w:p w:rsidR="006B4D42" w:rsidRPr="00201084" w:rsidRDefault="006B4D42" w:rsidP="006B4D42">
      <w:pPr>
        <w:jc w:val="both"/>
        <w:rPr>
          <w:szCs w:val="22"/>
        </w:rPr>
      </w:pPr>
      <w:r w:rsidRPr="00201084">
        <w:rPr>
          <w:szCs w:val="22"/>
        </w:rPr>
        <w:t>5 – Cumprimento de ordem judicial ou decisão de Tribunal de Contas;</w:t>
      </w:r>
    </w:p>
    <w:p w:rsidR="006B4D42" w:rsidRPr="00201084" w:rsidRDefault="006B4D42" w:rsidP="006B4D42">
      <w:pPr>
        <w:jc w:val="both"/>
        <w:rPr>
          <w:szCs w:val="22"/>
        </w:rPr>
      </w:pPr>
      <w:r w:rsidRPr="00201084">
        <w:rPr>
          <w:szCs w:val="22"/>
        </w:rPr>
        <w:t>6 – Pagamento de direitos oriundos de contratos em caso de falência, recuperação judicial ou dissolução da empresa contratada;</w:t>
      </w:r>
    </w:p>
    <w:p w:rsidR="006B4D42" w:rsidRPr="00201084" w:rsidRDefault="006B4D42" w:rsidP="006B4D42">
      <w:pPr>
        <w:jc w:val="both"/>
        <w:rPr>
          <w:szCs w:val="22"/>
        </w:rPr>
      </w:pPr>
      <w:r w:rsidRPr="00201084">
        <w:rPr>
          <w:szCs w:val="22"/>
        </w:rPr>
        <w:t>7 – Ocorrência de casos fortuitos ou força maior;</w:t>
      </w:r>
    </w:p>
    <w:p w:rsidR="006B4D42" w:rsidRPr="00201084" w:rsidRDefault="006B4D42" w:rsidP="006B4D42">
      <w:pPr>
        <w:jc w:val="both"/>
        <w:rPr>
          <w:szCs w:val="22"/>
        </w:rPr>
      </w:pPr>
      <w:r w:rsidRPr="00201084">
        <w:rPr>
          <w:szCs w:val="22"/>
        </w:rPr>
        <w:t>8 – Créditos decorrentes de empréstimos e financiamentos bancários;</w:t>
      </w:r>
    </w:p>
    <w:p w:rsidR="006B4D42" w:rsidRPr="00201084" w:rsidRDefault="006B4D42" w:rsidP="006B4D42">
      <w:pPr>
        <w:jc w:val="both"/>
        <w:rPr>
          <w:szCs w:val="22"/>
        </w:rPr>
      </w:pPr>
      <w:r w:rsidRPr="00201084">
        <w:rPr>
          <w:szCs w:val="22"/>
        </w:rPr>
        <w:t>9 – Outros motivos de relevante interesse público, devidamente comprovados e motivados.</w:t>
      </w:r>
    </w:p>
    <w:p w:rsidR="006B4D42" w:rsidRPr="00201084" w:rsidRDefault="006B4D42" w:rsidP="006B4D42">
      <w:pPr>
        <w:jc w:val="both"/>
        <w:rPr>
          <w:szCs w:val="22"/>
        </w:rPr>
      </w:pPr>
      <w:r w:rsidRPr="00201084">
        <w:rPr>
          <w:b/>
          <w:szCs w:val="22"/>
        </w:rPr>
        <w:t>Parágrafo Quinto</w:t>
      </w:r>
      <w:r w:rsidRPr="00201084">
        <w:rPr>
          <w:szCs w:val="22"/>
        </w:rPr>
        <w:t xml:space="preserve"> – O pagamento será suspenso, por meio de decisão motivada dos servidores competentes, em caso de constada irregularidade na documentação da CONTRATADA ou irregularidade durante o processo de liquidação.</w:t>
      </w:r>
    </w:p>
    <w:p w:rsidR="006B4D42" w:rsidRPr="00201084" w:rsidRDefault="006B4D42" w:rsidP="006B4D42">
      <w:pPr>
        <w:jc w:val="both"/>
        <w:rPr>
          <w:szCs w:val="22"/>
        </w:rPr>
      </w:pPr>
      <w:r w:rsidRPr="00201084">
        <w:rPr>
          <w:b/>
          <w:szCs w:val="22"/>
        </w:rPr>
        <w:t>Parágrafo Sexto</w:t>
      </w:r>
      <w:r w:rsidRPr="00201084">
        <w:rPr>
          <w:szCs w:val="22"/>
        </w:rPr>
        <w:t xml:space="preserve"> – </w:t>
      </w:r>
      <w:r w:rsidR="0009199D" w:rsidRPr="0009199D">
        <w:rPr>
          <w:szCs w:val="22"/>
        </w:rPr>
        <w:t>O pagamento será feito mensalmente, em parcelas fixas, através de depósito em conta corrente informada pela CONTRATADA, na forma da legislação vigente</w:t>
      </w:r>
      <w:r w:rsidRPr="00201084">
        <w:rPr>
          <w:szCs w:val="22"/>
        </w:rPr>
        <w:t>.</w:t>
      </w:r>
    </w:p>
    <w:p w:rsidR="006B4D42" w:rsidRPr="00201084" w:rsidRDefault="00D269EC" w:rsidP="006B4D42">
      <w:pPr>
        <w:jc w:val="both"/>
        <w:rPr>
          <w:szCs w:val="22"/>
        </w:rPr>
      </w:pPr>
      <w:r w:rsidRPr="00201084">
        <w:rPr>
          <w:b/>
          <w:szCs w:val="22"/>
        </w:rPr>
        <w:t>Parágrafo Sétimo</w:t>
      </w:r>
      <w:r w:rsidR="006B4D42" w:rsidRPr="00201084">
        <w:rPr>
          <w:szCs w:val="22"/>
        </w:rPr>
        <w:t xml:space="preserve"> – Os pagamentos eventualmente realizados com atraso, desde que não decorram de ato ou fato atribuível à CONTRATADA, sofrerão a incidência de atualização financeira pelo IPC-A e juros moratórios de 0,5% ao mês.</w:t>
      </w:r>
    </w:p>
    <w:p w:rsidR="006B4D42" w:rsidRPr="00201084" w:rsidRDefault="00D269EC" w:rsidP="006B4D42">
      <w:pPr>
        <w:jc w:val="both"/>
        <w:rPr>
          <w:szCs w:val="22"/>
        </w:rPr>
      </w:pPr>
      <w:r w:rsidRPr="00201084">
        <w:rPr>
          <w:b/>
          <w:szCs w:val="22"/>
        </w:rPr>
        <w:t>Parágrafo Oitavo</w:t>
      </w:r>
      <w:r w:rsidR="006B4D42" w:rsidRPr="00201084">
        <w:rPr>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B4D42" w:rsidRPr="00201084" w:rsidRDefault="00D269EC" w:rsidP="006B4D42">
      <w:pPr>
        <w:jc w:val="both"/>
        <w:rPr>
          <w:szCs w:val="22"/>
        </w:rPr>
      </w:pPr>
      <w:r w:rsidRPr="00201084">
        <w:rPr>
          <w:b/>
          <w:szCs w:val="22"/>
        </w:rPr>
        <w:t>Parágrafo Nono</w:t>
      </w:r>
      <w:r w:rsidR="006B4D42" w:rsidRPr="00201084">
        <w:rPr>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6B4D42" w:rsidRPr="00201084" w:rsidRDefault="00D269EC" w:rsidP="006B4D42">
      <w:pPr>
        <w:jc w:val="both"/>
        <w:rPr>
          <w:szCs w:val="22"/>
        </w:rPr>
      </w:pPr>
      <w:r w:rsidRPr="00201084">
        <w:rPr>
          <w:b/>
          <w:szCs w:val="22"/>
        </w:rPr>
        <w:t>Parágrafo Décimo</w:t>
      </w:r>
      <w:r w:rsidR="006B4D42" w:rsidRPr="00201084">
        <w:rPr>
          <w:szCs w:val="22"/>
        </w:rPr>
        <w:t xml:space="preserve"> – É </w:t>
      </w:r>
      <w:proofErr w:type="gramStart"/>
      <w:r w:rsidR="006B4D42" w:rsidRPr="00201084">
        <w:rPr>
          <w:szCs w:val="22"/>
        </w:rPr>
        <w:t>vedado</w:t>
      </w:r>
      <w:proofErr w:type="gramEnd"/>
      <w:r w:rsidR="006B4D42" w:rsidRPr="00201084">
        <w:rPr>
          <w:szCs w:val="22"/>
        </w:rPr>
        <w:t xml:space="preserve">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3C33BB">
        <w:rPr>
          <w:b/>
          <w:bCs/>
          <w:color w:val="auto"/>
          <w:szCs w:val="22"/>
        </w:rPr>
        <w:t>CLÁUSULA QUINTA – RECURSO FINANCEIRO (ART. 55, V</w:t>
      </w:r>
      <w:proofErr w:type="gramStart"/>
      <w:r w:rsidRPr="003C33BB">
        <w:rPr>
          <w:b/>
          <w:bCs/>
          <w:color w:val="auto"/>
          <w:szCs w:val="22"/>
        </w:rPr>
        <w:t>)</w:t>
      </w:r>
      <w:proofErr w:type="gramEnd"/>
    </w:p>
    <w:p w:rsidR="00895ABF" w:rsidRPr="0058121E" w:rsidRDefault="00895ABF" w:rsidP="00895ABF">
      <w:pPr>
        <w:pStyle w:val="Corpodetexto"/>
        <w:spacing w:line="200" w:lineRule="atLeast"/>
        <w:rPr>
          <w:color w:val="auto"/>
          <w:szCs w:val="22"/>
        </w:rPr>
      </w:pPr>
      <w:r w:rsidRPr="0058121E">
        <w:rPr>
          <w:color w:val="auto"/>
          <w:szCs w:val="22"/>
        </w:rPr>
        <w:lastRenderedPageBreak/>
        <w:t>As despesas decorrentes do presente Contrato serão efetuadas com a seguinte dotação orçamentária: P.T.</w:t>
      </w:r>
      <w:r w:rsidR="00D269EC">
        <w:rPr>
          <w:color w:val="auto"/>
          <w:szCs w:val="22"/>
        </w:rPr>
        <w:t xml:space="preserve"> </w:t>
      </w:r>
      <w:r w:rsidR="003C33BB" w:rsidRPr="003C33BB">
        <w:rPr>
          <w:color w:val="auto"/>
          <w:szCs w:val="22"/>
        </w:rPr>
        <w:t>0400.0412200122.032</w:t>
      </w:r>
      <w:r w:rsidRPr="0058121E">
        <w:rPr>
          <w:color w:val="auto"/>
          <w:szCs w:val="22"/>
        </w:rPr>
        <w:t xml:space="preserve">, N.D. </w:t>
      </w:r>
      <w:r>
        <w:rPr>
          <w:color w:val="auto"/>
          <w:szCs w:val="22"/>
        </w:rPr>
        <w:t>3390.3</w:t>
      </w:r>
      <w:r w:rsidR="003C33BB">
        <w:rPr>
          <w:color w:val="auto"/>
          <w:szCs w:val="22"/>
        </w:rPr>
        <w:t>9</w:t>
      </w:r>
      <w:r>
        <w:rPr>
          <w:color w:val="auto"/>
          <w:szCs w:val="22"/>
        </w:rPr>
        <w:t>.00</w:t>
      </w:r>
      <w:r w:rsidRPr="0058121E">
        <w:rPr>
          <w:color w:val="auto"/>
          <w:szCs w:val="22"/>
        </w:rPr>
        <w:t>, conta</w:t>
      </w:r>
      <w:r w:rsidR="00CD3EB4">
        <w:rPr>
          <w:color w:val="auto"/>
          <w:szCs w:val="22"/>
        </w:rPr>
        <w:t xml:space="preserve"> </w:t>
      </w:r>
      <w:r w:rsidR="003C33BB">
        <w:rPr>
          <w:color w:val="auto"/>
          <w:szCs w:val="22"/>
        </w:rPr>
        <w:t>85</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t xml:space="preserve">CLÁUSULA SEXTA – </w:t>
      </w:r>
      <w:r w:rsidRPr="001B1D18">
        <w:rPr>
          <w:b/>
          <w:bCs/>
          <w:color w:val="auto"/>
          <w:szCs w:val="22"/>
        </w:rPr>
        <w:t>REAJUSTES DOS PREÇOS</w:t>
      </w:r>
    </w:p>
    <w:p w:rsidR="0009199D" w:rsidRPr="0009199D" w:rsidRDefault="0009199D" w:rsidP="0009199D">
      <w:pPr>
        <w:pStyle w:val="Corpodetexto"/>
        <w:spacing w:line="200" w:lineRule="atLeast"/>
        <w:rPr>
          <w:bCs/>
          <w:color w:val="auto"/>
          <w:szCs w:val="22"/>
        </w:rPr>
      </w:pPr>
      <w:r w:rsidRPr="0009199D">
        <w:rPr>
          <w:bCs/>
          <w:color w:val="auto"/>
          <w:szCs w:val="22"/>
        </w:rPr>
        <w:t>Os preços são fixos e irreajustáveis no prazo de um ano contado da data limite para a apresentação das propostas.</w:t>
      </w:r>
    </w:p>
    <w:p w:rsidR="0009199D" w:rsidRPr="0009199D" w:rsidRDefault="0009199D" w:rsidP="0009199D">
      <w:pPr>
        <w:pStyle w:val="Corpodetexto"/>
        <w:spacing w:line="200" w:lineRule="atLeast"/>
        <w:rPr>
          <w:bCs/>
          <w:color w:val="auto"/>
          <w:szCs w:val="22"/>
        </w:rPr>
      </w:pPr>
      <w:r>
        <w:rPr>
          <w:b/>
          <w:bCs/>
          <w:color w:val="auto"/>
          <w:szCs w:val="22"/>
        </w:rPr>
        <w:t>Parágrafo Primeiro</w:t>
      </w:r>
      <w:r w:rsidRPr="0009199D">
        <w:rPr>
          <w:bCs/>
          <w:color w:val="auto"/>
          <w:szCs w:val="22"/>
        </w:rPr>
        <w:t xml:space="preserve">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09199D" w:rsidRPr="0009199D" w:rsidRDefault="0009199D" w:rsidP="0009199D">
      <w:pPr>
        <w:pStyle w:val="Corpodetexto"/>
        <w:spacing w:line="200" w:lineRule="atLeast"/>
        <w:rPr>
          <w:bCs/>
          <w:color w:val="auto"/>
          <w:szCs w:val="22"/>
        </w:rPr>
      </w:pPr>
      <w:r>
        <w:rPr>
          <w:b/>
          <w:bCs/>
          <w:color w:val="auto"/>
          <w:szCs w:val="22"/>
        </w:rPr>
        <w:t>Parágrafo Segundo</w:t>
      </w:r>
      <w:r w:rsidRPr="0009199D">
        <w:rPr>
          <w:bCs/>
          <w:color w:val="auto"/>
          <w:szCs w:val="22"/>
        </w:rPr>
        <w:t xml:space="preserve"> – Nos reajustes subsequentes ao primeiro, o interregno mínimo de um ano será contado a partir dos efeitos financeiros do último reajuste.</w:t>
      </w:r>
    </w:p>
    <w:p w:rsidR="0009199D" w:rsidRPr="0009199D" w:rsidRDefault="0009199D" w:rsidP="0009199D">
      <w:pPr>
        <w:pStyle w:val="Corpodetexto"/>
        <w:spacing w:line="200" w:lineRule="atLeast"/>
        <w:rPr>
          <w:bCs/>
          <w:color w:val="auto"/>
          <w:szCs w:val="22"/>
        </w:rPr>
      </w:pPr>
      <w:r>
        <w:rPr>
          <w:b/>
          <w:bCs/>
          <w:color w:val="auto"/>
          <w:szCs w:val="22"/>
        </w:rPr>
        <w:t>Parágrafo Terceiro</w:t>
      </w:r>
      <w:r w:rsidRPr="0009199D">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w:t>
      </w:r>
      <w:proofErr w:type="gramStart"/>
      <w:r w:rsidRPr="0009199D">
        <w:rPr>
          <w:bCs/>
          <w:color w:val="auto"/>
          <w:szCs w:val="22"/>
        </w:rPr>
        <w:t>divulgado</w:t>
      </w:r>
      <w:proofErr w:type="gramEnd"/>
      <w:r w:rsidRPr="0009199D">
        <w:rPr>
          <w:bCs/>
          <w:color w:val="auto"/>
          <w:szCs w:val="22"/>
        </w:rPr>
        <w:t xml:space="preserve"> o índice definitivo.</w:t>
      </w:r>
    </w:p>
    <w:p w:rsidR="0009199D" w:rsidRPr="0009199D" w:rsidRDefault="0009199D" w:rsidP="0009199D">
      <w:pPr>
        <w:pStyle w:val="Corpodetexto"/>
        <w:spacing w:line="200" w:lineRule="atLeast"/>
        <w:rPr>
          <w:bCs/>
          <w:color w:val="auto"/>
          <w:szCs w:val="22"/>
        </w:rPr>
      </w:pPr>
      <w:r>
        <w:rPr>
          <w:b/>
          <w:bCs/>
          <w:color w:val="auto"/>
          <w:szCs w:val="22"/>
        </w:rPr>
        <w:t>Parágrafo Quarto</w:t>
      </w:r>
      <w:r w:rsidRPr="0009199D">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09199D" w:rsidRPr="0009199D" w:rsidRDefault="0009199D" w:rsidP="0009199D">
      <w:pPr>
        <w:pStyle w:val="Corpodetexto"/>
        <w:spacing w:line="200" w:lineRule="atLeast"/>
        <w:rPr>
          <w:bCs/>
          <w:color w:val="auto"/>
          <w:szCs w:val="22"/>
        </w:rPr>
      </w:pPr>
      <w:r>
        <w:rPr>
          <w:b/>
          <w:bCs/>
          <w:color w:val="auto"/>
          <w:szCs w:val="22"/>
        </w:rPr>
        <w:t>Parágrafo Quinto</w:t>
      </w:r>
      <w:r w:rsidRPr="0009199D">
        <w:rPr>
          <w:bCs/>
          <w:color w:val="auto"/>
          <w:szCs w:val="22"/>
        </w:rPr>
        <w:t xml:space="preserve"> – Na ausência de previsão legal quanto ao índice substituto, as partes elegerão novo índice oficial, para reajustamento do preço do valor remanescente, por meio de termo aditivo.</w:t>
      </w:r>
    </w:p>
    <w:p w:rsidR="0009199D" w:rsidRDefault="0009199D" w:rsidP="0009199D">
      <w:pPr>
        <w:pStyle w:val="Corpodetexto"/>
        <w:spacing w:line="200" w:lineRule="atLeast"/>
        <w:rPr>
          <w:bCs/>
          <w:color w:val="auto"/>
          <w:szCs w:val="22"/>
        </w:rPr>
      </w:pPr>
      <w:r>
        <w:rPr>
          <w:b/>
          <w:bCs/>
          <w:color w:val="auto"/>
          <w:szCs w:val="22"/>
        </w:rPr>
        <w:t>Parágrafo Sexto</w:t>
      </w:r>
      <w:r w:rsidRPr="0009199D">
        <w:rPr>
          <w:bCs/>
          <w:color w:val="auto"/>
          <w:szCs w:val="22"/>
        </w:rPr>
        <w:t xml:space="preserve"> – O reajuste poderá ser realizado por </w:t>
      </w:r>
      <w:proofErr w:type="spellStart"/>
      <w:r w:rsidRPr="0009199D">
        <w:rPr>
          <w:bCs/>
          <w:color w:val="auto"/>
          <w:szCs w:val="22"/>
        </w:rPr>
        <w:t>apostilamento</w:t>
      </w:r>
      <w:proofErr w:type="spellEnd"/>
      <w:r w:rsidRPr="0009199D">
        <w:rPr>
          <w:bCs/>
          <w:color w:val="auto"/>
          <w:szCs w:val="22"/>
        </w:rPr>
        <w:t>.</w:t>
      </w:r>
    </w:p>
    <w:p w:rsidR="0009199D" w:rsidRDefault="0009199D" w:rsidP="0009199D">
      <w:pPr>
        <w:pStyle w:val="Corpodetexto"/>
        <w:spacing w:line="200" w:lineRule="atLeast"/>
        <w:rPr>
          <w:bCs/>
          <w:color w:val="auto"/>
          <w:szCs w:val="22"/>
        </w:rPr>
      </w:pPr>
    </w:p>
    <w:p w:rsidR="00895ABF" w:rsidRDefault="00895ABF" w:rsidP="0009199D">
      <w:pPr>
        <w:pStyle w:val="Corpodetexto"/>
        <w:spacing w:line="200" w:lineRule="atLeast"/>
        <w:rPr>
          <w:color w:val="auto"/>
          <w:szCs w:val="22"/>
        </w:rPr>
      </w:pPr>
      <w:r>
        <w:rPr>
          <w:b/>
          <w:bCs/>
          <w:color w:val="auto"/>
          <w:szCs w:val="22"/>
        </w:rPr>
        <w:t>CLÁUSULA OITAVA – DA GESTÃO E FISCALIZAÇÃO DO CONTRATO (ART. 67)</w:t>
      </w:r>
    </w:p>
    <w:p w:rsidR="0009199D" w:rsidRPr="0009199D" w:rsidRDefault="0009199D" w:rsidP="0009199D">
      <w:pPr>
        <w:pStyle w:val="Contrato-Corpo"/>
        <w:rPr>
          <w:bCs w:val="0"/>
          <w:color w:val="auto"/>
        </w:rPr>
      </w:pPr>
      <w:r w:rsidRPr="0009199D">
        <w:rPr>
          <w:bCs w:val="0"/>
          <w:color w:val="auto"/>
        </w:rPr>
        <w:t>O gestor do contrato é SECRETARIA DE ADMINISTRAÇÃO, representada pelo Secretário Sr. Luís Carlos dos Santos, Matrícula nº 41/6917, CPF nº 894.530.427-49.</w:t>
      </w:r>
    </w:p>
    <w:p w:rsidR="0009199D" w:rsidRPr="0009199D" w:rsidRDefault="0009199D" w:rsidP="0009199D">
      <w:pPr>
        <w:pStyle w:val="Contrato-Corpo"/>
        <w:rPr>
          <w:bCs w:val="0"/>
          <w:color w:val="auto"/>
        </w:rPr>
      </w:pPr>
      <w:r>
        <w:rPr>
          <w:b/>
          <w:bCs w:val="0"/>
          <w:color w:val="auto"/>
        </w:rPr>
        <w:t>Parágrafo Primeiro</w:t>
      </w:r>
      <w:r w:rsidRPr="0009199D">
        <w:rPr>
          <w:bCs w:val="0"/>
          <w:color w:val="auto"/>
        </w:rPr>
        <w:t xml:space="preserve"> – Compete ao gestor do contrato:</w:t>
      </w:r>
    </w:p>
    <w:p w:rsidR="0009199D" w:rsidRPr="0009199D" w:rsidRDefault="0009199D" w:rsidP="0009199D">
      <w:pPr>
        <w:pStyle w:val="Contrato-Corpo"/>
        <w:rPr>
          <w:bCs w:val="0"/>
          <w:color w:val="auto"/>
        </w:rPr>
      </w:pPr>
      <w:r w:rsidRPr="0009199D">
        <w:rPr>
          <w:bCs w:val="0"/>
          <w:color w:val="auto"/>
        </w:rPr>
        <w:t>1 – Emitir a ordem de início da execução contratual;</w:t>
      </w:r>
    </w:p>
    <w:p w:rsidR="0009199D" w:rsidRPr="0009199D" w:rsidRDefault="0009199D" w:rsidP="0009199D">
      <w:pPr>
        <w:pStyle w:val="Contrato-Corpo"/>
        <w:rPr>
          <w:bCs w:val="0"/>
          <w:color w:val="auto"/>
        </w:rPr>
      </w:pPr>
      <w:r w:rsidRPr="0009199D">
        <w:rPr>
          <w:bCs w:val="0"/>
          <w:color w:val="auto"/>
        </w:rPr>
        <w:t>2 – Solicitar à fiscalização do contrato que inicie os procedimentos de acompanhamento e fiscalização;</w:t>
      </w:r>
    </w:p>
    <w:p w:rsidR="0009199D" w:rsidRPr="0009199D" w:rsidRDefault="0009199D" w:rsidP="0009199D">
      <w:pPr>
        <w:pStyle w:val="Contrato-Corpo"/>
        <w:rPr>
          <w:bCs w:val="0"/>
          <w:color w:val="auto"/>
        </w:rPr>
      </w:pPr>
      <w:r w:rsidRPr="0009199D">
        <w:rPr>
          <w:bCs w:val="0"/>
          <w:color w:val="auto"/>
        </w:rPr>
        <w:t>3 – Encaminhar comunicações à CONTRATADA ou fornecer meios para que a fiscalização se comunique com a CONTRATADA;</w:t>
      </w:r>
    </w:p>
    <w:p w:rsidR="0009199D" w:rsidRPr="0009199D" w:rsidRDefault="0009199D" w:rsidP="0009199D">
      <w:pPr>
        <w:pStyle w:val="Contrato-Corpo"/>
        <w:rPr>
          <w:bCs w:val="0"/>
          <w:color w:val="auto"/>
        </w:rPr>
      </w:pPr>
      <w:r w:rsidRPr="0009199D">
        <w:rPr>
          <w:bCs w:val="0"/>
          <w:color w:val="auto"/>
        </w:rPr>
        <w:t>4 – Solicitar aplicação de sanções por descumprimento contratual;</w:t>
      </w:r>
    </w:p>
    <w:p w:rsidR="0009199D" w:rsidRPr="0009199D" w:rsidRDefault="0009199D" w:rsidP="0009199D">
      <w:pPr>
        <w:pStyle w:val="Contrato-Corpo"/>
        <w:rPr>
          <w:bCs w:val="0"/>
          <w:color w:val="auto"/>
        </w:rPr>
      </w:pPr>
      <w:r w:rsidRPr="0009199D">
        <w:rPr>
          <w:bCs w:val="0"/>
          <w:color w:val="auto"/>
        </w:rPr>
        <w:t>5 – Requerer ajustes, aditivos, suspensões, prorrogações ou supressões ao contrato, na forma da legislação;</w:t>
      </w:r>
    </w:p>
    <w:p w:rsidR="0009199D" w:rsidRPr="0009199D" w:rsidRDefault="0009199D" w:rsidP="0009199D">
      <w:pPr>
        <w:pStyle w:val="Contrato-Corpo"/>
        <w:rPr>
          <w:bCs w:val="0"/>
          <w:color w:val="auto"/>
        </w:rPr>
      </w:pPr>
      <w:r w:rsidRPr="0009199D">
        <w:rPr>
          <w:bCs w:val="0"/>
          <w:color w:val="auto"/>
        </w:rPr>
        <w:t>6 – Solicitar a rescisão do contrato, nas hipóteses do instrumento convocatório e da legislação aplicável;</w:t>
      </w:r>
    </w:p>
    <w:p w:rsidR="0009199D" w:rsidRPr="0009199D" w:rsidRDefault="0009199D" w:rsidP="0009199D">
      <w:pPr>
        <w:pStyle w:val="Contrato-Corpo"/>
        <w:rPr>
          <w:bCs w:val="0"/>
          <w:color w:val="auto"/>
        </w:rPr>
      </w:pPr>
      <w:r w:rsidRPr="0009199D">
        <w:rPr>
          <w:bCs w:val="0"/>
          <w:color w:val="auto"/>
        </w:rPr>
        <w:t xml:space="preserve">7 – Tomar demais medidas necessárias para a regularização de </w:t>
      </w:r>
      <w:proofErr w:type="gramStart"/>
      <w:r w:rsidRPr="0009199D">
        <w:rPr>
          <w:bCs w:val="0"/>
          <w:color w:val="auto"/>
        </w:rPr>
        <w:t>faltas ou eventuais problemas</w:t>
      </w:r>
      <w:proofErr w:type="gramEnd"/>
      <w:r w:rsidRPr="0009199D">
        <w:rPr>
          <w:bCs w:val="0"/>
          <w:color w:val="auto"/>
        </w:rPr>
        <w:t xml:space="preserve"> relacionados à execução do contrato.</w:t>
      </w:r>
    </w:p>
    <w:p w:rsidR="0009199D" w:rsidRPr="0009199D" w:rsidRDefault="0009199D" w:rsidP="0009199D">
      <w:pPr>
        <w:pStyle w:val="Contrato-Corpo"/>
        <w:rPr>
          <w:bCs w:val="0"/>
          <w:color w:val="auto"/>
        </w:rPr>
      </w:pPr>
      <w:r w:rsidRPr="0009199D">
        <w:rPr>
          <w:bCs w:val="0"/>
          <w:color w:val="auto"/>
        </w:rPr>
        <w:t>8 – Solicitar ao Fiscal de Contrato o envio de relatórios relativos à fiscalização de contrato.</w:t>
      </w:r>
    </w:p>
    <w:p w:rsidR="00375A0D" w:rsidRDefault="00895ABF" w:rsidP="0009199D">
      <w:pPr>
        <w:pStyle w:val="Contrato-Corpo"/>
        <w:rPr>
          <w:color w:val="auto"/>
        </w:rPr>
      </w:pPr>
      <w:r>
        <w:rPr>
          <w:b/>
          <w:color w:val="auto"/>
        </w:rPr>
        <w:t>Parágrafo Segundo</w:t>
      </w:r>
      <w:r>
        <w:rPr>
          <w:color w:val="auto"/>
        </w:rPr>
        <w:t xml:space="preserve"> - </w:t>
      </w:r>
      <w:r w:rsidRPr="00973E1F">
        <w:rPr>
          <w:color w:val="auto"/>
        </w:rPr>
        <w:t>Serão responsáveis pelo acompanhame</w:t>
      </w:r>
      <w:r w:rsidR="007C61AB">
        <w:rPr>
          <w:color w:val="auto"/>
        </w:rPr>
        <w:t>nto e fiscalização do contrato o</w:t>
      </w:r>
      <w:r w:rsidR="00375A0D">
        <w:rPr>
          <w:color w:val="auto"/>
        </w:rPr>
        <w:t>s</w:t>
      </w:r>
      <w:r w:rsidRPr="00973E1F">
        <w:rPr>
          <w:color w:val="auto"/>
        </w:rPr>
        <w:t xml:space="preserve"> servidor</w:t>
      </w:r>
      <w:r w:rsidR="00375A0D">
        <w:rPr>
          <w:color w:val="auto"/>
        </w:rPr>
        <w:t>es:</w:t>
      </w:r>
    </w:p>
    <w:p w:rsidR="0009199D" w:rsidRPr="0009199D" w:rsidRDefault="0009199D" w:rsidP="0009199D">
      <w:pPr>
        <w:pStyle w:val="Contrato-Corpo"/>
        <w:rPr>
          <w:color w:val="auto"/>
        </w:rPr>
      </w:pPr>
      <w:r w:rsidRPr="0009199D">
        <w:rPr>
          <w:color w:val="auto"/>
        </w:rPr>
        <w:t>-Paulo Adriano Alcântara da Silva, Matrícula nº11/3762, CPF nº 106.061.237-25;</w:t>
      </w:r>
    </w:p>
    <w:p w:rsidR="0009199D" w:rsidRPr="0009199D" w:rsidRDefault="0009199D" w:rsidP="0009199D">
      <w:pPr>
        <w:pStyle w:val="Contrato-Corpo"/>
        <w:rPr>
          <w:color w:val="auto"/>
        </w:rPr>
      </w:pPr>
      <w:r w:rsidRPr="0009199D">
        <w:rPr>
          <w:color w:val="auto"/>
        </w:rPr>
        <w:t>-Amanda Fernandes</w:t>
      </w:r>
      <w:proofErr w:type="gramStart"/>
      <w:r w:rsidRPr="0009199D">
        <w:rPr>
          <w:color w:val="auto"/>
        </w:rPr>
        <w:t xml:space="preserve">  </w:t>
      </w:r>
      <w:proofErr w:type="gramEnd"/>
      <w:r w:rsidRPr="0009199D">
        <w:rPr>
          <w:color w:val="auto"/>
        </w:rPr>
        <w:t>de Almeida Pereira, Matrícula nº 12/3845, CPF nº 086.540.177-24.</w:t>
      </w:r>
    </w:p>
    <w:p w:rsidR="0009199D" w:rsidRPr="0009199D" w:rsidRDefault="0009199D" w:rsidP="0009199D">
      <w:pPr>
        <w:pStyle w:val="Contrato-Corpo"/>
        <w:rPr>
          <w:color w:val="auto"/>
        </w:rPr>
      </w:pPr>
      <w:r>
        <w:rPr>
          <w:b/>
          <w:color w:val="auto"/>
        </w:rPr>
        <w:t>Parágrafo Segundo</w:t>
      </w:r>
      <w:r w:rsidRPr="0009199D">
        <w:rPr>
          <w:color w:val="auto"/>
        </w:rPr>
        <w:t xml:space="preserve"> – Compete à fiscalização do contrato:</w:t>
      </w:r>
    </w:p>
    <w:p w:rsidR="0009199D" w:rsidRPr="0009199D" w:rsidRDefault="0009199D" w:rsidP="0009199D">
      <w:pPr>
        <w:pStyle w:val="Contrato-Corpo"/>
        <w:rPr>
          <w:color w:val="auto"/>
        </w:rPr>
      </w:pPr>
      <w:r w:rsidRPr="0009199D">
        <w:rPr>
          <w:color w:val="auto"/>
        </w:rPr>
        <w:t>1 – Realizar os procedimentos de acompanhamento da execução do contrato;</w:t>
      </w:r>
    </w:p>
    <w:p w:rsidR="0009199D" w:rsidRPr="0009199D" w:rsidRDefault="0009199D" w:rsidP="0009199D">
      <w:pPr>
        <w:pStyle w:val="Contrato-Corpo"/>
        <w:rPr>
          <w:color w:val="auto"/>
        </w:rPr>
      </w:pPr>
      <w:r w:rsidRPr="0009199D">
        <w:rPr>
          <w:color w:val="auto"/>
        </w:rPr>
        <w:t>2 – Apresentar-se pessoalmente no local, data e horário para o recebimento dos serviços.</w:t>
      </w:r>
    </w:p>
    <w:p w:rsidR="0009199D" w:rsidRPr="0009199D" w:rsidRDefault="0009199D" w:rsidP="0009199D">
      <w:pPr>
        <w:pStyle w:val="Contrato-Corpo"/>
        <w:rPr>
          <w:color w:val="auto"/>
        </w:rPr>
      </w:pPr>
      <w:r w:rsidRPr="0009199D">
        <w:rPr>
          <w:color w:val="auto"/>
        </w:rPr>
        <w:t>3 – Apurar ouvidorias, reclamações ou denúncias relativas à execução do contrato, inclusive anônimas;</w:t>
      </w:r>
    </w:p>
    <w:p w:rsidR="0009199D" w:rsidRPr="0009199D" w:rsidRDefault="0009199D" w:rsidP="0009199D">
      <w:pPr>
        <w:pStyle w:val="Contrato-Corpo"/>
        <w:rPr>
          <w:color w:val="auto"/>
        </w:rPr>
      </w:pPr>
      <w:r w:rsidRPr="0009199D">
        <w:rPr>
          <w:color w:val="auto"/>
        </w:rPr>
        <w:t>4 – Receber e analisar os documentos emitidos pela CONTRATADA que são exigidos no instrumento convocatório e seus anexos;</w:t>
      </w:r>
    </w:p>
    <w:p w:rsidR="0009199D" w:rsidRPr="0009199D" w:rsidRDefault="0009199D" w:rsidP="0009199D">
      <w:pPr>
        <w:pStyle w:val="Contrato-Corpo"/>
        <w:rPr>
          <w:color w:val="auto"/>
        </w:rPr>
      </w:pPr>
      <w:r>
        <w:rPr>
          <w:color w:val="auto"/>
        </w:rPr>
        <w:lastRenderedPageBreak/>
        <w:t>5</w:t>
      </w:r>
      <w:r w:rsidRPr="0009199D">
        <w:rPr>
          <w:color w:val="auto"/>
        </w:rPr>
        <w:t xml:space="preserve"> – Elaborar o registro próprio e emitir termo circunstanciando, recibos e demais instrumentos de fiscalização, anotando todas as ocorrências da execução do contrato;</w:t>
      </w:r>
    </w:p>
    <w:p w:rsidR="0009199D" w:rsidRPr="0009199D" w:rsidRDefault="0009199D" w:rsidP="0009199D">
      <w:pPr>
        <w:pStyle w:val="Contrato-Corpo"/>
        <w:rPr>
          <w:color w:val="auto"/>
        </w:rPr>
      </w:pPr>
      <w:r w:rsidRPr="0009199D">
        <w:rPr>
          <w:color w:val="auto"/>
        </w:rPr>
        <w:t>6 – Verificar a quantidade, qualidade e conformidade dos serviços prestados;</w:t>
      </w:r>
    </w:p>
    <w:p w:rsidR="0009199D" w:rsidRPr="0009199D" w:rsidRDefault="0009199D" w:rsidP="0009199D">
      <w:pPr>
        <w:pStyle w:val="Contrato-Corpo"/>
        <w:rPr>
          <w:color w:val="auto"/>
        </w:rPr>
      </w:pPr>
      <w:r w:rsidRPr="0009199D">
        <w:rPr>
          <w:color w:val="auto"/>
        </w:rPr>
        <w:t>7 – Recusar os serviços entregues em desacordo com o instrumento convocatório e seus anexos, exigindo sua substituição no prazo disposto no instrumento convocatório e seus anexos;</w:t>
      </w:r>
    </w:p>
    <w:p w:rsidR="0009199D" w:rsidRPr="0009199D" w:rsidRDefault="0009199D" w:rsidP="0009199D">
      <w:pPr>
        <w:pStyle w:val="Contrato-Corpo"/>
        <w:rPr>
          <w:color w:val="auto"/>
        </w:rPr>
      </w:pPr>
      <w:r w:rsidRPr="0009199D">
        <w:rPr>
          <w:color w:val="auto"/>
        </w:rPr>
        <w:t>8 – Atestar o recebimento definitivo dos serviços entregues em acordo com o instrumento convocatório e seus anexos.</w:t>
      </w:r>
    </w:p>
    <w:p w:rsidR="00D269EC" w:rsidRDefault="0009199D" w:rsidP="0009199D">
      <w:pPr>
        <w:pStyle w:val="Contrato-Corpo"/>
        <w:rPr>
          <w:color w:val="auto"/>
        </w:rPr>
      </w:pPr>
      <w:r w:rsidRPr="0009199D">
        <w:rPr>
          <w:color w:val="auto"/>
        </w:rPr>
        <w:t>9 – Encaminhar relatório relativo à fiscalização do contrato ao Gestor do Contrato, contendo informações relevantes quanto à fiscalização e execução do instrumento contratual.</w:t>
      </w:r>
    </w:p>
    <w:p w:rsidR="0009199D" w:rsidRDefault="0009199D" w:rsidP="0009199D">
      <w:pPr>
        <w:pStyle w:val="Contrato-Corpo"/>
        <w:rPr>
          <w:color w:val="auto"/>
        </w:rPr>
      </w:pPr>
    </w:p>
    <w:p w:rsidR="00895ABF" w:rsidRDefault="00895ABF" w:rsidP="00895ABF">
      <w:pPr>
        <w:pStyle w:val="Contrato-Corpo"/>
        <w:rPr>
          <w:color w:val="auto"/>
        </w:rPr>
      </w:pPr>
      <w:proofErr w:type="gramStart"/>
      <w:r>
        <w:rPr>
          <w:b/>
          <w:color w:val="auto"/>
        </w:rPr>
        <w:t>CLÁUSULA NONA - DIREITOS</w:t>
      </w:r>
      <w:proofErr w:type="gramEnd"/>
      <w:r>
        <w:rPr>
          <w:b/>
          <w:color w:val="auto"/>
        </w:rPr>
        <w:t xml:space="preserve"> E RESPONSABILIDADES DAS PARTES (ART. 55, VII)</w:t>
      </w:r>
    </w:p>
    <w:p w:rsidR="00895ABF" w:rsidRDefault="00895ABF" w:rsidP="00895ABF">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D269EC" w:rsidRPr="00D269EC" w:rsidRDefault="00895ABF" w:rsidP="00D269EC">
      <w:pPr>
        <w:pStyle w:val="Corpodetexto"/>
        <w:spacing w:line="200" w:lineRule="atLeast"/>
        <w:rPr>
          <w:color w:val="auto"/>
          <w:szCs w:val="22"/>
        </w:rPr>
      </w:pPr>
      <w:r>
        <w:rPr>
          <w:b/>
          <w:color w:val="auto"/>
          <w:szCs w:val="22"/>
        </w:rPr>
        <w:t>Parágrafo Primeiro -</w:t>
      </w:r>
      <w:r>
        <w:rPr>
          <w:color w:val="auto"/>
          <w:szCs w:val="22"/>
        </w:rPr>
        <w:t xml:space="preserve"> </w:t>
      </w:r>
      <w:r w:rsidR="00D269EC" w:rsidRPr="00D269EC">
        <w:rPr>
          <w:color w:val="auto"/>
          <w:szCs w:val="22"/>
        </w:rPr>
        <w:t>A Administração está sujeita às seguintes obrigações:</w:t>
      </w:r>
    </w:p>
    <w:p w:rsidR="0009199D" w:rsidRPr="0009199D" w:rsidRDefault="00D269EC" w:rsidP="0009199D">
      <w:pPr>
        <w:pStyle w:val="Corpodetexto"/>
        <w:spacing w:line="200" w:lineRule="atLeast"/>
        <w:rPr>
          <w:color w:val="auto"/>
          <w:szCs w:val="22"/>
        </w:rPr>
      </w:pPr>
      <w:r w:rsidRPr="00D269EC">
        <w:rPr>
          <w:color w:val="auto"/>
          <w:szCs w:val="22"/>
        </w:rPr>
        <w:t xml:space="preserve">1 – </w:t>
      </w:r>
      <w:r w:rsidR="0009199D" w:rsidRPr="0009199D">
        <w:rPr>
          <w:color w:val="auto"/>
          <w:szCs w:val="22"/>
        </w:rPr>
        <w:t>Emitir a ordem de início e receber o objeto no prazo e condições estabelecidas no instrumento convocatório e seus anexos;</w:t>
      </w:r>
    </w:p>
    <w:p w:rsidR="0009199D" w:rsidRPr="0009199D" w:rsidRDefault="0009199D" w:rsidP="0009199D">
      <w:pPr>
        <w:pStyle w:val="Corpodetexto"/>
        <w:spacing w:line="200" w:lineRule="atLeast"/>
        <w:rPr>
          <w:color w:val="auto"/>
          <w:szCs w:val="22"/>
        </w:rPr>
      </w:pPr>
      <w:r w:rsidRPr="0009199D">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09199D" w:rsidRPr="0009199D" w:rsidRDefault="0009199D" w:rsidP="0009199D">
      <w:pPr>
        <w:pStyle w:val="Corpodetexto"/>
        <w:spacing w:line="200" w:lineRule="atLeast"/>
        <w:rPr>
          <w:color w:val="auto"/>
          <w:szCs w:val="22"/>
        </w:rPr>
      </w:pPr>
      <w:r w:rsidRPr="0009199D">
        <w:rPr>
          <w:color w:val="auto"/>
          <w:szCs w:val="22"/>
        </w:rPr>
        <w:t>3 – Comunicar à CONTRATADA, por escrito, sobre imperfeições, falhas ou irregularidades verificadas no objeto fornecido, para que seja substituído, reparado ou corrigido;</w:t>
      </w:r>
    </w:p>
    <w:p w:rsidR="0009199D" w:rsidRPr="0009199D" w:rsidRDefault="0009199D" w:rsidP="0009199D">
      <w:pPr>
        <w:pStyle w:val="Corpodetexto"/>
        <w:spacing w:line="200" w:lineRule="atLeast"/>
        <w:rPr>
          <w:color w:val="auto"/>
          <w:szCs w:val="22"/>
        </w:rPr>
      </w:pPr>
      <w:r w:rsidRPr="0009199D">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09199D" w:rsidRPr="0009199D" w:rsidRDefault="0009199D" w:rsidP="0009199D">
      <w:pPr>
        <w:pStyle w:val="Corpodetexto"/>
        <w:spacing w:line="200" w:lineRule="atLeast"/>
        <w:rPr>
          <w:color w:val="auto"/>
          <w:szCs w:val="22"/>
        </w:rPr>
      </w:pPr>
      <w:r w:rsidRPr="0009199D">
        <w:rPr>
          <w:color w:val="auto"/>
          <w:szCs w:val="22"/>
        </w:rPr>
        <w:t>5 – Efetuar o pagamento à CONTRATADA no valor correspondente ao serviço, no prazo e forma estabelecidos no instrumento convocatório e seus anexos;</w:t>
      </w:r>
    </w:p>
    <w:p w:rsidR="0009199D" w:rsidRPr="0009199D" w:rsidRDefault="0009199D" w:rsidP="0009199D">
      <w:pPr>
        <w:pStyle w:val="Corpodetexto"/>
        <w:spacing w:line="200" w:lineRule="atLeast"/>
        <w:rPr>
          <w:color w:val="auto"/>
          <w:szCs w:val="22"/>
        </w:rPr>
      </w:pPr>
      <w:r w:rsidRPr="0009199D">
        <w:rPr>
          <w:color w:val="auto"/>
          <w:szCs w:val="22"/>
        </w:rPr>
        <w:t>6 – Informar à Contratada as secretarias e departamentos com níveis e permissões para postagem de arquivos;</w:t>
      </w:r>
    </w:p>
    <w:p w:rsidR="00895ABF" w:rsidRDefault="0009199D" w:rsidP="0009199D">
      <w:pPr>
        <w:pStyle w:val="Corpodetexto"/>
        <w:spacing w:line="200" w:lineRule="atLeast"/>
        <w:rPr>
          <w:color w:val="auto"/>
          <w:szCs w:val="22"/>
        </w:rPr>
      </w:pPr>
      <w:r>
        <w:rPr>
          <w:color w:val="auto"/>
          <w:szCs w:val="22"/>
        </w:rPr>
        <w:t>7</w:t>
      </w:r>
      <w:r w:rsidRPr="0009199D">
        <w:rPr>
          <w:color w:val="auto"/>
          <w:szCs w:val="22"/>
        </w:rPr>
        <w:t xml:space="preserve">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9199D" w:rsidRDefault="0009199D" w:rsidP="0009199D">
      <w:pPr>
        <w:pStyle w:val="Corpodetexto"/>
        <w:spacing w:line="200" w:lineRule="atLeast"/>
        <w:rPr>
          <w:color w:val="auto"/>
          <w:szCs w:val="22"/>
        </w:rPr>
      </w:pPr>
    </w:p>
    <w:p w:rsidR="0009199D" w:rsidRPr="0009199D" w:rsidRDefault="00895ABF" w:rsidP="0009199D">
      <w:pPr>
        <w:pStyle w:val="Corpodetexto"/>
        <w:spacing w:line="200" w:lineRule="atLeast"/>
        <w:rPr>
          <w:color w:val="auto"/>
          <w:szCs w:val="22"/>
        </w:rPr>
      </w:pPr>
      <w:r>
        <w:rPr>
          <w:b/>
          <w:color w:val="auto"/>
          <w:szCs w:val="22"/>
        </w:rPr>
        <w:t xml:space="preserve">Parágrafo Segundo - </w:t>
      </w:r>
      <w:r w:rsidR="0009199D" w:rsidRPr="0009199D">
        <w:rPr>
          <w:color w:val="auto"/>
          <w:szCs w:val="22"/>
        </w:rPr>
        <w:t>A CONTRATADA deve cumprir todas as obrigações constantes no instrumento convocatório, seus anexos e sua proposta, assumindo como exclusivamente seus os riscos e as despesas decorrentes da boa execução e, ainda:</w:t>
      </w:r>
    </w:p>
    <w:p w:rsidR="0009199D" w:rsidRPr="0009199D" w:rsidRDefault="0009199D" w:rsidP="0009199D">
      <w:pPr>
        <w:pStyle w:val="Corpodetexto"/>
        <w:spacing w:line="200" w:lineRule="atLeast"/>
        <w:rPr>
          <w:color w:val="auto"/>
          <w:szCs w:val="22"/>
        </w:rPr>
      </w:pPr>
      <w:r w:rsidRPr="0009199D">
        <w:rPr>
          <w:color w:val="auto"/>
          <w:szCs w:val="22"/>
        </w:rPr>
        <w:t>1 – Prestar os serviços em perfeitas condições, conforme especificações, prazo e local constantes no Termo de Referência e seus anexos, acompanhado da respectiva nota fiscal.</w:t>
      </w:r>
    </w:p>
    <w:p w:rsidR="0009199D" w:rsidRPr="0009199D" w:rsidRDefault="0009199D" w:rsidP="0009199D">
      <w:pPr>
        <w:pStyle w:val="Corpodetexto"/>
        <w:spacing w:line="200" w:lineRule="atLeast"/>
        <w:rPr>
          <w:color w:val="auto"/>
          <w:szCs w:val="22"/>
        </w:rPr>
      </w:pPr>
      <w:r w:rsidRPr="0009199D">
        <w:rPr>
          <w:color w:val="auto"/>
          <w:szCs w:val="22"/>
        </w:rPr>
        <w:t>2 – Responsabilizar-se pelos vícios e danos decorrentes do objeto, de acordo com o Código de Defesa do Consumidor (Lei nº 8.078/1990);</w:t>
      </w:r>
    </w:p>
    <w:p w:rsidR="0009199D" w:rsidRPr="0009199D" w:rsidRDefault="0009199D" w:rsidP="0009199D">
      <w:pPr>
        <w:pStyle w:val="Corpodetexto"/>
        <w:spacing w:line="200" w:lineRule="atLeast"/>
        <w:rPr>
          <w:color w:val="auto"/>
          <w:szCs w:val="22"/>
        </w:rPr>
      </w:pPr>
      <w:r w:rsidRPr="0009199D">
        <w:rPr>
          <w:color w:val="auto"/>
          <w:szCs w:val="22"/>
        </w:rPr>
        <w:t>3 – Republicar sem ônus adicional para a Secretaria de Administração, em até 24 (vinte e quatro) horas as publicações realizadas em desacordo com as solicitações.</w:t>
      </w:r>
    </w:p>
    <w:p w:rsidR="0009199D" w:rsidRPr="0009199D" w:rsidRDefault="0009199D" w:rsidP="0009199D">
      <w:pPr>
        <w:pStyle w:val="Corpodetexto"/>
        <w:spacing w:line="200" w:lineRule="atLeast"/>
        <w:rPr>
          <w:color w:val="auto"/>
          <w:szCs w:val="22"/>
        </w:rPr>
      </w:pPr>
      <w:r w:rsidRPr="0009199D">
        <w:rPr>
          <w:color w:val="auto"/>
          <w:szCs w:val="22"/>
        </w:rPr>
        <w:t>4 – Comunicar à Administração, com antecedência mínima de 24 (vinte e quatro) horas que antecede a data da execução, os motivos que impossibilitem o cumprimento do prazo previsto, com a devida comprovação;</w:t>
      </w:r>
    </w:p>
    <w:p w:rsidR="0009199D" w:rsidRPr="0009199D" w:rsidRDefault="0009199D" w:rsidP="0009199D">
      <w:pPr>
        <w:pStyle w:val="Corpodetexto"/>
        <w:spacing w:line="200" w:lineRule="atLeast"/>
        <w:rPr>
          <w:color w:val="auto"/>
          <w:szCs w:val="22"/>
        </w:rPr>
      </w:pPr>
      <w:r w:rsidRPr="0009199D">
        <w:rPr>
          <w:color w:val="auto"/>
          <w:szCs w:val="22"/>
        </w:rPr>
        <w:t>5 – Manter, durante toda a execução do contrato, em compatibilidade com as obrigações assumidas, todas as condições de habilitação e qualificação exigidas na licitação;</w:t>
      </w:r>
    </w:p>
    <w:p w:rsidR="0009199D" w:rsidRPr="0009199D" w:rsidRDefault="0009199D" w:rsidP="0009199D">
      <w:pPr>
        <w:pStyle w:val="Corpodetexto"/>
        <w:spacing w:line="200" w:lineRule="atLeast"/>
        <w:rPr>
          <w:color w:val="auto"/>
          <w:szCs w:val="22"/>
        </w:rPr>
      </w:pPr>
      <w:r w:rsidRPr="0009199D">
        <w:rPr>
          <w:color w:val="auto"/>
          <w:szCs w:val="22"/>
        </w:rPr>
        <w:t>6 – Indicar preposto para representá-la durante a execução do contrato;</w:t>
      </w:r>
    </w:p>
    <w:p w:rsidR="0009199D" w:rsidRPr="0009199D" w:rsidRDefault="0009199D" w:rsidP="0009199D">
      <w:pPr>
        <w:pStyle w:val="Corpodetexto"/>
        <w:spacing w:line="200" w:lineRule="atLeast"/>
        <w:rPr>
          <w:color w:val="auto"/>
          <w:szCs w:val="22"/>
        </w:rPr>
      </w:pPr>
      <w:r w:rsidRPr="0009199D">
        <w:rPr>
          <w:color w:val="auto"/>
          <w:szCs w:val="22"/>
        </w:rPr>
        <w:lastRenderedPageBreak/>
        <w:t>7 – Comunicar à Administração sobre qualquer alteração no endereço, conta bancária ou outros dados necessários para recebimento de correspondência, enquanto perdurar os efeitos da contratação;</w:t>
      </w:r>
    </w:p>
    <w:p w:rsidR="0009199D" w:rsidRPr="0009199D" w:rsidRDefault="0009199D" w:rsidP="0009199D">
      <w:pPr>
        <w:pStyle w:val="Corpodetexto"/>
        <w:spacing w:line="200" w:lineRule="atLeast"/>
        <w:rPr>
          <w:color w:val="auto"/>
          <w:szCs w:val="22"/>
        </w:rPr>
      </w:pPr>
      <w:r w:rsidRPr="0009199D">
        <w:rPr>
          <w:color w:val="auto"/>
          <w:szCs w:val="22"/>
        </w:rPr>
        <w:t>8 – Receber as comunicações da Administração e respondê-las ou atendê-las nos prazos específicos constantes da comunicação;</w:t>
      </w:r>
    </w:p>
    <w:p w:rsidR="0009199D" w:rsidRPr="0009199D" w:rsidRDefault="0009199D" w:rsidP="0009199D">
      <w:pPr>
        <w:pStyle w:val="Corpodetexto"/>
        <w:spacing w:line="200" w:lineRule="atLeast"/>
        <w:rPr>
          <w:color w:val="auto"/>
          <w:szCs w:val="22"/>
        </w:rPr>
      </w:pPr>
      <w:r w:rsidRPr="0009199D">
        <w:rPr>
          <w:color w:val="auto"/>
          <w:szCs w:val="22"/>
        </w:rPr>
        <w:t>9 – Arcar com todas as despesas diretas e indiretas decorrentes do objeto, tais como tributos, encargos sociais e trabalhistas, transporte, depósito e entrega dos objetos.</w:t>
      </w:r>
    </w:p>
    <w:p w:rsidR="0009199D" w:rsidRPr="0009199D" w:rsidRDefault="0009199D" w:rsidP="0009199D">
      <w:pPr>
        <w:pStyle w:val="Corpodetexto"/>
        <w:spacing w:line="200" w:lineRule="atLeast"/>
        <w:rPr>
          <w:color w:val="auto"/>
          <w:szCs w:val="22"/>
        </w:rPr>
      </w:pPr>
      <w:r w:rsidRPr="0009199D">
        <w:rPr>
          <w:color w:val="auto"/>
          <w:szCs w:val="22"/>
        </w:rPr>
        <w:t>10 -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09199D" w:rsidRPr="0009199D" w:rsidRDefault="0009199D" w:rsidP="0009199D">
      <w:pPr>
        <w:pStyle w:val="Corpodetexto"/>
        <w:spacing w:line="200" w:lineRule="atLeast"/>
        <w:rPr>
          <w:color w:val="auto"/>
          <w:szCs w:val="22"/>
        </w:rPr>
      </w:pPr>
      <w:r w:rsidRPr="0009199D">
        <w:rPr>
          <w:color w:val="auto"/>
          <w:szCs w:val="22"/>
        </w:rPr>
        <w:t>11 – Manter sigilos das informações enviadas pela Prefeitura até a publicação do ato.</w:t>
      </w:r>
    </w:p>
    <w:p w:rsidR="0009199D" w:rsidRPr="0009199D" w:rsidRDefault="0009199D" w:rsidP="0009199D">
      <w:pPr>
        <w:pStyle w:val="Corpodetexto"/>
        <w:spacing w:line="200" w:lineRule="atLeast"/>
        <w:rPr>
          <w:color w:val="auto"/>
          <w:szCs w:val="22"/>
        </w:rPr>
      </w:pPr>
      <w:r w:rsidRPr="0009199D">
        <w:rPr>
          <w:color w:val="auto"/>
          <w:szCs w:val="22"/>
        </w:rPr>
        <w:t xml:space="preserve">12 - A Contratada deverá entrar em contato com a Secretaria de Administração, sempre que houver qualquer problema na elaboração da tarefa. </w:t>
      </w:r>
    </w:p>
    <w:p w:rsidR="0009199D" w:rsidRPr="0009199D" w:rsidRDefault="0009199D" w:rsidP="0009199D">
      <w:pPr>
        <w:pStyle w:val="Corpodetexto"/>
        <w:spacing w:line="200" w:lineRule="atLeast"/>
        <w:rPr>
          <w:color w:val="auto"/>
          <w:szCs w:val="22"/>
        </w:rPr>
      </w:pPr>
      <w:r w:rsidRPr="0009199D">
        <w:rPr>
          <w:color w:val="auto"/>
          <w:szCs w:val="22"/>
        </w:rPr>
        <w:t>13 – A Contratada deverá possui a infraestrutura de Chaves Públicas Brasileiras ICP Brasil, para garantir a autenticidade, integridade e a validade jurídica dos documentos.</w:t>
      </w:r>
    </w:p>
    <w:p w:rsidR="0009199D" w:rsidRPr="0009199D" w:rsidRDefault="0009199D" w:rsidP="0009199D">
      <w:pPr>
        <w:pStyle w:val="Corpodetexto"/>
        <w:spacing w:line="200" w:lineRule="atLeast"/>
        <w:rPr>
          <w:color w:val="auto"/>
          <w:szCs w:val="22"/>
        </w:rPr>
      </w:pPr>
      <w:r w:rsidRPr="0009199D">
        <w:rPr>
          <w:color w:val="auto"/>
          <w:szCs w:val="22"/>
        </w:rPr>
        <w:t>14 – A Contratada deverá disponibilizar treinamento, que poderá ser presencial ou online, aos servidores designados para incluir as publicações oficiais no ambiente virtual, que serão informados pela Administração;</w:t>
      </w:r>
    </w:p>
    <w:p w:rsidR="0009199D" w:rsidRPr="0009199D" w:rsidRDefault="0009199D" w:rsidP="0009199D">
      <w:pPr>
        <w:pStyle w:val="Corpodetexto"/>
        <w:spacing w:line="200" w:lineRule="atLeast"/>
        <w:rPr>
          <w:color w:val="auto"/>
          <w:szCs w:val="22"/>
        </w:rPr>
      </w:pPr>
      <w:r w:rsidRPr="0009199D">
        <w:rPr>
          <w:color w:val="auto"/>
          <w:szCs w:val="22"/>
        </w:rPr>
        <w:t xml:space="preserve">15 – A Contratada deverá disponibilizar </w:t>
      </w:r>
      <w:proofErr w:type="spellStart"/>
      <w:r w:rsidRPr="0009199D">
        <w:rPr>
          <w:color w:val="auto"/>
          <w:szCs w:val="22"/>
        </w:rPr>
        <w:t>login</w:t>
      </w:r>
      <w:proofErr w:type="spellEnd"/>
      <w:r w:rsidRPr="0009199D">
        <w:rPr>
          <w:color w:val="auto"/>
          <w:szCs w:val="22"/>
        </w:rPr>
        <w:t xml:space="preserve"> e senha, conforme solicitação da Administração. Os dados de acesso serão informados aos servidores designados para incluir as publicações oficiais no ambiente virtual;</w:t>
      </w:r>
    </w:p>
    <w:p w:rsidR="0009199D" w:rsidRPr="0009199D" w:rsidRDefault="0009199D" w:rsidP="0009199D">
      <w:pPr>
        <w:pStyle w:val="Corpodetexto"/>
        <w:spacing w:line="200" w:lineRule="atLeast"/>
        <w:rPr>
          <w:color w:val="auto"/>
          <w:szCs w:val="22"/>
        </w:rPr>
      </w:pPr>
      <w:r w:rsidRPr="0009199D">
        <w:rPr>
          <w:color w:val="auto"/>
          <w:szCs w:val="22"/>
        </w:rPr>
        <w:t xml:space="preserve">16 – A contratada deverá se responsabilizar, permanentemente, pelo armazenamento das informações, para que nenhum dado se perca, nenhuma informação seja alterada sem o conhecimento de quem a editou. </w:t>
      </w:r>
    </w:p>
    <w:p w:rsidR="0009199D" w:rsidRPr="0009199D" w:rsidRDefault="0009199D" w:rsidP="0009199D">
      <w:pPr>
        <w:pStyle w:val="Corpodetexto"/>
        <w:spacing w:line="200" w:lineRule="atLeast"/>
        <w:rPr>
          <w:color w:val="auto"/>
          <w:szCs w:val="22"/>
        </w:rPr>
      </w:pPr>
      <w:r w:rsidRPr="0009199D">
        <w:rPr>
          <w:color w:val="auto"/>
          <w:szCs w:val="22"/>
        </w:rPr>
        <w:t xml:space="preserve">17 - Disponibilizar rotineiramente o backup, garantindo, caso seja necessário </w:t>
      </w:r>
      <w:proofErr w:type="gramStart"/>
      <w:r w:rsidRPr="0009199D">
        <w:rPr>
          <w:color w:val="auto"/>
          <w:szCs w:val="22"/>
        </w:rPr>
        <w:t>a</w:t>
      </w:r>
      <w:proofErr w:type="gramEnd"/>
      <w:r w:rsidRPr="0009199D">
        <w:rPr>
          <w:color w:val="auto"/>
          <w:szCs w:val="22"/>
        </w:rPr>
        <w:t xml:space="preserve"> restauração de dados.</w:t>
      </w:r>
    </w:p>
    <w:p w:rsidR="0009199D" w:rsidRPr="0009199D" w:rsidRDefault="0009199D" w:rsidP="0009199D">
      <w:pPr>
        <w:pStyle w:val="Corpodetexto"/>
        <w:spacing w:line="200" w:lineRule="atLeast"/>
        <w:rPr>
          <w:color w:val="auto"/>
          <w:szCs w:val="22"/>
        </w:rPr>
      </w:pPr>
      <w:r w:rsidRPr="0009199D">
        <w:rPr>
          <w:color w:val="auto"/>
          <w:szCs w:val="22"/>
        </w:rPr>
        <w:t>18 - Apresentar no momento da assinatura do contrato, Planilha de Composição de Custos para execução dos serviços.</w:t>
      </w:r>
    </w:p>
    <w:p w:rsidR="00D269EC" w:rsidRDefault="0009199D" w:rsidP="0009199D">
      <w:pPr>
        <w:pStyle w:val="Corpodetexto"/>
        <w:spacing w:line="200" w:lineRule="atLeast"/>
        <w:rPr>
          <w:color w:val="auto"/>
          <w:szCs w:val="22"/>
        </w:rPr>
      </w:pPr>
      <w:r w:rsidRPr="0009199D">
        <w:rPr>
          <w:color w:val="auto"/>
          <w:szCs w:val="22"/>
        </w:rPr>
        <w:t>19 – A Contratada deverá atender a Lei Municipal nº 1641/22 e suas alterações.</w:t>
      </w:r>
    </w:p>
    <w:p w:rsidR="0009199D" w:rsidRDefault="0009199D" w:rsidP="0009199D">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roofErr w:type="gramStart"/>
      <w:r>
        <w:rPr>
          <w:b/>
          <w:bCs/>
          <w:color w:val="auto"/>
          <w:szCs w:val="22"/>
        </w:rPr>
        <w:t>)</w:t>
      </w:r>
      <w:proofErr w:type="gramEnd"/>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09199D" w:rsidRPr="0009199D" w:rsidRDefault="00895ABF" w:rsidP="0009199D">
      <w:pPr>
        <w:pStyle w:val="Contrato-Corpo"/>
        <w:rPr>
          <w:color w:val="auto"/>
        </w:rPr>
      </w:pPr>
      <w:r>
        <w:rPr>
          <w:b/>
          <w:color w:val="auto"/>
        </w:rPr>
        <w:t>Parágrafo Primeiro -</w:t>
      </w:r>
      <w:r>
        <w:rPr>
          <w:color w:val="auto"/>
        </w:rPr>
        <w:t xml:space="preserve"> </w:t>
      </w:r>
      <w:r w:rsidR="0009199D" w:rsidRPr="0009199D">
        <w:rPr>
          <w:color w:val="auto"/>
        </w:rPr>
        <w:t>São infrações leves as condutas que caracterizam inexecução parcial do contrato, mas sem prejuízo à Administração, em especial:</w:t>
      </w:r>
    </w:p>
    <w:p w:rsidR="0009199D" w:rsidRPr="0009199D" w:rsidRDefault="0009199D" w:rsidP="0009199D">
      <w:pPr>
        <w:pStyle w:val="Contrato-Corpo"/>
        <w:rPr>
          <w:color w:val="auto"/>
        </w:rPr>
      </w:pPr>
      <w:r w:rsidRPr="0009199D">
        <w:rPr>
          <w:color w:val="auto"/>
        </w:rPr>
        <w:t>1 – Não prestar os serviços conforme as especificidades indicadas no instrumento convocatório e seus anexos, corrigindo em tempo hábil a execução;</w:t>
      </w:r>
    </w:p>
    <w:p w:rsidR="0009199D" w:rsidRPr="0009199D" w:rsidRDefault="0009199D" w:rsidP="0009199D">
      <w:pPr>
        <w:pStyle w:val="Contrato-Corpo"/>
        <w:rPr>
          <w:color w:val="auto"/>
        </w:rPr>
      </w:pPr>
      <w:r w:rsidRPr="0009199D">
        <w:rPr>
          <w:color w:val="auto"/>
        </w:rPr>
        <w:t>2 – Não observar as cláusulas contratuais referentes às obrigações, quando não importar em conduta mais grave;</w:t>
      </w:r>
    </w:p>
    <w:p w:rsidR="0009199D" w:rsidRPr="0009199D" w:rsidRDefault="0009199D" w:rsidP="0009199D">
      <w:pPr>
        <w:pStyle w:val="Contrato-Corpo"/>
        <w:rPr>
          <w:color w:val="auto"/>
        </w:rPr>
      </w:pPr>
      <w:r w:rsidRPr="0009199D">
        <w:rPr>
          <w:color w:val="auto"/>
        </w:rPr>
        <w:lastRenderedPageBreak/>
        <w:t>3 – Deixar de adotar as medidas necessárias para adequar a execução às especificidades indicadas no instrumento convocatório e seus anexos;</w:t>
      </w:r>
    </w:p>
    <w:p w:rsidR="0009199D" w:rsidRPr="0009199D" w:rsidRDefault="0009199D" w:rsidP="0009199D">
      <w:pPr>
        <w:pStyle w:val="Contrato-Corpo"/>
        <w:rPr>
          <w:color w:val="auto"/>
        </w:rPr>
      </w:pPr>
      <w:r w:rsidRPr="0009199D">
        <w:rPr>
          <w:color w:val="auto"/>
        </w:rPr>
        <w:t>4 – Deixar de apresentar imotivadamente qualquer documento, relatório, informação, relativo à execução do contrato ou ao qual está obrigado pela legislação;</w:t>
      </w:r>
    </w:p>
    <w:p w:rsidR="0009199D" w:rsidRDefault="0009199D" w:rsidP="0009199D">
      <w:pPr>
        <w:pStyle w:val="Contrato-Corpo"/>
        <w:rPr>
          <w:color w:val="auto"/>
        </w:rPr>
      </w:pPr>
      <w:r w:rsidRPr="0009199D">
        <w:rPr>
          <w:color w:val="auto"/>
        </w:rPr>
        <w:t>5 – Apresentar intempestivamente os documentos que comprovem a manutenção das condições de habilitação e qualificação exigidas na fase de licitação.</w:t>
      </w:r>
    </w:p>
    <w:p w:rsidR="0009199D" w:rsidRPr="0009199D" w:rsidRDefault="00895ABF" w:rsidP="0009199D">
      <w:pPr>
        <w:pStyle w:val="Contrato-Corpo"/>
        <w:rPr>
          <w:color w:val="auto"/>
        </w:rPr>
      </w:pPr>
      <w:r>
        <w:rPr>
          <w:b/>
          <w:color w:val="auto"/>
        </w:rPr>
        <w:t>Parágrafo Segundo</w:t>
      </w:r>
      <w:r w:rsidRPr="004B6F97">
        <w:rPr>
          <w:color w:val="auto"/>
        </w:rPr>
        <w:t xml:space="preserve"> – </w:t>
      </w:r>
      <w:r w:rsidR="0009199D" w:rsidRPr="0009199D">
        <w:rPr>
          <w:color w:val="auto"/>
        </w:rPr>
        <w:t>São infrações médias as condutas que caracterizam inexecução parcial do contrato, em especial:</w:t>
      </w:r>
    </w:p>
    <w:p w:rsidR="0009199D" w:rsidRPr="0009199D" w:rsidRDefault="0009199D" w:rsidP="0009199D">
      <w:pPr>
        <w:pStyle w:val="Contrato-Corpo"/>
        <w:rPr>
          <w:color w:val="auto"/>
        </w:rPr>
      </w:pPr>
      <w:r w:rsidRPr="0009199D">
        <w:rPr>
          <w:color w:val="auto"/>
        </w:rPr>
        <w:t>1 – Reincidir em conduta ou omissão que ensejou a aplicação anterior de advertência;</w:t>
      </w:r>
    </w:p>
    <w:p w:rsidR="0009199D" w:rsidRPr="0009199D" w:rsidRDefault="0009199D" w:rsidP="0009199D">
      <w:pPr>
        <w:pStyle w:val="Contrato-Corpo"/>
        <w:rPr>
          <w:color w:val="auto"/>
        </w:rPr>
      </w:pPr>
      <w:r w:rsidRPr="0009199D">
        <w:rPr>
          <w:color w:val="auto"/>
        </w:rPr>
        <w:t>2 – Atrasar a execução ou a substituição dos serviços;</w:t>
      </w:r>
    </w:p>
    <w:p w:rsidR="0009199D" w:rsidRDefault="0009199D" w:rsidP="0009199D">
      <w:pPr>
        <w:pStyle w:val="Contrato-Corpo"/>
        <w:rPr>
          <w:color w:val="auto"/>
        </w:rPr>
      </w:pPr>
      <w:r w:rsidRPr="0009199D">
        <w:rPr>
          <w:color w:val="auto"/>
        </w:rPr>
        <w:t>3 – Não completar a execução dos serviços;</w:t>
      </w:r>
    </w:p>
    <w:p w:rsidR="0009199D" w:rsidRPr="0009199D" w:rsidRDefault="00895ABF" w:rsidP="0009199D">
      <w:pPr>
        <w:pStyle w:val="Contrato-Corpo"/>
        <w:rPr>
          <w:color w:val="auto"/>
        </w:rPr>
      </w:pPr>
      <w:r>
        <w:rPr>
          <w:b/>
          <w:color w:val="auto"/>
        </w:rPr>
        <w:t>Parágrafo Terceiro</w:t>
      </w:r>
      <w:r w:rsidRPr="004B6F97">
        <w:rPr>
          <w:color w:val="auto"/>
        </w:rPr>
        <w:t xml:space="preserve"> – </w:t>
      </w:r>
      <w:r w:rsidR="0009199D" w:rsidRPr="0009199D">
        <w:rPr>
          <w:color w:val="auto"/>
        </w:rPr>
        <w:t>São infrações graves as condutas que caracterizam inexecução parcial ou total do contrato, em especial:</w:t>
      </w:r>
    </w:p>
    <w:p w:rsidR="0009199D" w:rsidRPr="0009199D" w:rsidRDefault="0009199D" w:rsidP="0009199D">
      <w:pPr>
        <w:pStyle w:val="Contrato-Corpo"/>
        <w:rPr>
          <w:color w:val="auto"/>
        </w:rPr>
      </w:pPr>
      <w:r w:rsidRPr="0009199D">
        <w:rPr>
          <w:color w:val="auto"/>
        </w:rPr>
        <w:t>1 – Recusar-se o adjudicatário, sem a devida justificativa, a assinar o contrato, aceitar ou retirar o instrumento equivalente, dentro do prazo estabelecido pela Administração;</w:t>
      </w:r>
    </w:p>
    <w:p w:rsidR="0009199D" w:rsidRPr="0009199D" w:rsidRDefault="0009199D" w:rsidP="0009199D">
      <w:pPr>
        <w:pStyle w:val="Contrato-Corpo"/>
        <w:rPr>
          <w:color w:val="auto"/>
        </w:rPr>
      </w:pPr>
      <w:r w:rsidRPr="0009199D">
        <w:rPr>
          <w:color w:val="auto"/>
        </w:rPr>
        <w:t>2 – Atrasar a execução dos serviços em prazo superior a 05 (cinco) dias úteis.</w:t>
      </w:r>
    </w:p>
    <w:p w:rsidR="0009199D" w:rsidRDefault="0009199D" w:rsidP="0009199D">
      <w:pPr>
        <w:pStyle w:val="Contrato-Corpo"/>
        <w:rPr>
          <w:color w:val="auto"/>
        </w:rPr>
      </w:pPr>
      <w:r w:rsidRPr="0009199D">
        <w:rPr>
          <w:color w:val="auto"/>
        </w:rPr>
        <w:t>3 – Atrasar reiteradamente a execução ou substituição dos serviços.</w:t>
      </w:r>
    </w:p>
    <w:p w:rsidR="00895ABF" w:rsidRPr="004B6F97" w:rsidRDefault="00895ABF" w:rsidP="0009199D">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895ABF" w:rsidRPr="004B6F97" w:rsidRDefault="00895ABF" w:rsidP="00895ABF">
      <w:pPr>
        <w:pStyle w:val="Contrato-Corpo"/>
        <w:rPr>
          <w:color w:val="auto"/>
        </w:rPr>
      </w:pPr>
      <w:r w:rsidRPr="004B6F97">
        <w:rPr>
          <w:color w:val="auto"/>
        </w:rPr>
        <w:t>1 – Apresentar documentação falsa;</w:t>
      </w:r>
    </w:p>
    <w:p w:rsidR="00895ABF" w:rsidRPr="004B6F97" w:rsidRDefault="00895ABF" w:rsidP="00895ABF">
      <w:pPr>
        <w:pStyle w:val="Contrato-Corpo"/>
        <w:rPr>
          <w:color w:val="auto"/>
        </w:rPr>
      </w:pPr>
      <w:r>
        <w:rPr>
          <w:color w:val="auto"/>
        </w:rPr>
        <w:t>2</w:t>
      </w:r>
      <w:r w:rsidRPr="004B6F97">
        <w:rPr>
          <w:color w:val="auto"/>
        </w:rPr>
        <w:t xml:space="preserve"> – Simular, fraudar ou não iniciar a execução do contrato;</w:t>
      </w:r>
    </w:p>
    <w:p w:rsidR="00895ABF" w:rsidRPr="004B6F97" w:rsidRDefault="00895ABF" w:rsidP="00895ABF">
      <w:pPr>
        <w:pStyle w:val="Contrato-Corpo"/>
        <w:rPr>
          <w:color w:val="auto"/>
        </w:rPr>
      </w:pPr>
      <w:r w:rsidRPr="004B6F97">
        <w:rPr>
          <w:color w:val="auto"/>
        </w:rPr>
        <w:t>3 – Praticar atos ilícitos visando frustrar os objetivos da contratação;</w:t>
      </w:r>
    </w:p>
    <w:p w:rsidR="00895ABF" w:rsidRPr="004B6F97" w:rsidRDefault="00895ABF" w:rsidP="00895ABF">
      <w:pPr>
        <w:pStyle w:val="Contrato-Corpo"/>
        <w:rPr>
          <w:color w:val="auto"/>
        </w:rPr>
      </w:pPr>
      <w:r w:rsidRPr="004B6F97">
        <w:rPr>
          <w:color w:val="auto"/>
        </w:rPr>
        <w:t>4 – Cometer fraude fiscal;</w:t>
      </w:r>
    </w:p>
    <w:p w:rsidR="00895ABF" w:rsidRPr="004B6F97" w:rsidRDefault="00895ABF" w:rsidP="00895ABF">
      <w:pPr>
        <w:pStyle w:val="Contrato-Corpo"/>
        <w:rPr>
          <w:color w:val="auto"/>
        </w:rPr>
      </w:pPr>
      <w:r w:rsidRPr="004B6F97">
        <w:rPr>
          <w:color w:val="auto"/>
        </w:rPr>
        <w:t>5 – Comportar-se de modo inidôneo;</w:t>
      </w:r>
    </w:p>
    <w:p w:rsidR="00895ABF" w:rsidRPr="004B6F97" w:rsidRDefault="00895ABF" w:rsidP="00895ABF">
      <w:pPr>
        <w:pStyle w:val="Contrato-Corpo"/>
        <w:rPr>
          <w:color w:val="auto"/>
        </w:rPr>
      </w:pPr>
      <w:r w:rsidRPr="004B6F97">
        <w:rPr>
          <w:color w:val="auto"/>
        </w:rPr>
        <w:t>6 – Não mantiver sua proposta.</w:t>
      </w:r>
    </w:p>
    <w:p w:rsidR="00895ABF" w:rsidRPr="004B6F97" w:rsidRDefault="00895ABF" w:rsidP="00895ABF">
      <w:pPr>
        <w:pStyle w:val="Contrato-Corpo"/>
        <w:rPr>
          <w:color w:val="auto"/>
        </w:rPr>
      </w:pPr>
      <w:r w:rsidRPr="004B6F97">
        <w:rPr>
          <w:color w:val="auto"/>
        </w:rPr>
        <w:t>7 – Não recolher os tributos, contribuições previdenciárias e demais obrigações legais, incluindo o FGTS, quando cabível;</w:t>
      </w:r>
    </w:p>
    <w:p w:rsidR="00895ABF" w:rsidRPr="004B6F97" w:rsidRDefault="00895ABF" w:rsidP="00895ABF">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09199D" w:rsidRPr="0009199D" w:rsidRDefault="00895ABF" w:rsidP="0009199D">
      <w:pPr>
        <w:pStyle w:val="Contrato-Corpo"/>
        <w:rPr>
          <w:color w:val="auto"/>
        </w:rPr>
      </w:pPr>
      <w:r w:rsidRPr="004B6F97">
        <w:rPr>
          <w:color w:val="auto"/>
        </w:rPr>
        <w:t xml:space="preserve">1 – </w:t>
      </w:r>
      <w:r w:rsidR="0009199D" w:rsidRPr="0009199D">
        <w:rPr>
          <w:color w:val="auto"/>
        </w:rPr>
        <w:t>Para as infrações médias, o valor da multa será arbitrado entre 1 a 30 UNIFBJ;</w:t>
      </w:r>
    </w:p>
    <w:p w:rsidR="0009199D" w:rsidRPr="0009199D" w:rsidRDefault="0009199D" w:rsidP="0009199D">
      <w:pPr>
        <w:pStyle w:val="Contrato-Corpo"/>
        <w:rPr>
          <w:color w:val="auto"/>
        </w:rPr>
      </w:pPr>
      <w:r w:rsidRPr="0009199D">
        <w:rPr>
          <w:color w:val="auto"/>
        </w:rPr>
        <w:t>2 – Para as infrações graves, o valor da multa será arbitrado entre 31 a 80 UNIFBJ;</w:t>
      </w:r>
    </w:p>
    <w:p w:rsidR="00067F6A" w:rsidRDefault="0009199D" w:rsidP="0009199D">
      <w:pPr>
        <w:pStyle w:val="Contrato-Corpo"/>
        <w:rPr>
          <w:color w:val="auto"/>
        </w:rPr>
      </w:pPr>
      <w:r w:rsidRPr="0009199D">
        <w:rPr>
          <w:color w:val="auto"/>
        </w:rPr>
        <w:t>3 – Para as infrações gravíssimas, o valor da multa será arbitrado entre 81 a 100 UNIFBJ.</w:t>
      </w:r>
    </w:p>
    <w:p w:rsidR="00067F6A" w:rsidRDefault="00895ABF" w:rsidP="00895ABF">
      <w:pPr>
        <w:pStyle w:val="Contrato-Corpo"/>
        <w:rPr>
          <w:color w:val="auto"/>
        </w:rPr>
      </w:pPr>
      <w:r>
        <w:rPr>
          <w:b/>
          <w:color w:val="auto"/>
        </w:rPr>
        <w:t>Parágrafo Sétimo -</w:t>
      </w:r>
      <w:r>
        <w:rPr>
          <w:color w:val="auto"/>
        </w:rPr>
        <w:t xml:space="preserve"> </w:t>
      </w:r>
      <w:r w:rsidR="0009199D" w:rsidRPr="0009199D">
        <w:rPr>
          <w:color w:val="auto"/>
        </w:rPr>
        <w:t>Será aplicada a penalidade de suspensão temporária, que poderá ser cumulativamente com a penalidade de multa, quando a CONTRATADA, se recusar a adotar as medidas necessárias para adequar o serviço às especificidades indicadas no instrumento convocatório e seus anexos, por até 02 (dois) anos.</w:t>
      </w:r>
    </w:p>
    <w:p w:rsidR="00895ABF" w:rsidRDefault="00895ABF" w:rsidP="00895ABF">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895ABF"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apenas para o Município de Bom Jardim - 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w:t>
      </w:r>
      <w:r>
        <w:rPr>
          <w:color w:val="auto"/>
        </w:rPr>
        <w:lastRenderedPageBreak/>
        <w:t>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w:t>
      </w:r>
      <w:proofErr w:type="gramStart"/>
      <w:r>
        <w:rPr>
          <w:color w:val="auto"/>
        </w:rPr>
        <w:t>após</w:t>
      </w:r>
      <w:proofErr w:type="gramEnd"/>
      <w:r>
        <w:rPr>
          <w:color w:val="auto"/>
        </w:rPr>
        <w:t xml:space="preserve">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w:t>
      </w:r>
      <w:proofErr w:type="gramStart"/>
      <w:r>
        <w:rPr>
          <w:color w:val="auto"/>
        </w:rPr>
        <w:t>manter</w:t>
      </w:r>
      <w:proofErr w:type="gramEnd"/>
      <w:r>
        <w:rPr>
          <w:color w:val="auto"/>
        </w:rPr>
        <w:t xml:space="preserve">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color w:val="auto"/>
        </w:rPr>
        <w:t>contraditório e ampla defesa</w:t>
      </w:r>
      <w:proofErr w:type="gramEnd"/>
      <w:r>
        <w:rPr>
          <w:color w:val="auto"/>
        </w:rPr>
        <w:t>.</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 xml:space="preserve">Serão </w:t>
      </w:r>
      <w:proofErr w:type="gramStart"/>
      <w:r>
        <w:rPr>
          <w:bCs/>
          <w:color w:val="auto"/>
          <w:szCs w:val="22"/>
        </w:rPr>
        <w:t>utilizadas</w:t>
      </w:r>
      <w:proofErr w:type="gramEnd"/>
      <w:r>
        <w:rPr>
          <w:bCs/>
          <w:color w:val="auto"/>
          <w:szCs w:val="22"/>
        </w:rPr>
        <w:t>,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Pr>
          <w:color w:val="auto"/>
          <w:szCs w:val="22"/>
        </w:rPr>
        <w:t>poderão ensejar</w:t>
      </w:r>
      <w:proofErr w:type="gramEnd"/>
      <w:r>
        <w:rPr>
          <w:color w:val="auto"/>
          <w:szCs w:val="22"/>
        </w:rPr>
        <w:t xml:space="preserve">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895ABF" w:rsidRDefault="00895ABF" w:rsidP="00895ABF">
      <w:pPr>
        <w:pStyle w:val="Corpodetexto"/>
        <w:spacing w:line="200" w:lineRule="atLeast"/>
        <w:rPr>
          <w:bCs/>
          <w:color w:val="auto"/>
          <w:szCs w:val="22"/>
        </w:rPr>
      </w:pPr>
      <w:r>
        <w:rPr>
          <w:bCs/>
          <w:color w:val="auto"/>
          <w:szCs w:val="22"/>
        </w:rPr>
        <w:lastRenderedPageBreak/>
        <w:t>Todas as comunicações entre a Administração e a CONTRATADA serão feitas por escrito, preferencialmente por meio eletrônico.</w:t>
      </w:r>
    </w:p>
    <w:p w:rsidR="00895ABF" w:rsidRDefault="00895ABF" w:rsidP="00895ABF">
      <w:pPr>
        <w:pStyle w:val="Corpodetexto"/>
        <w:spacing w:line="200" w:lineRule="atLeast"/>
        <w:rPr>
          <w:bCs/>
          <w:color w:val="auto"/>
          <w:szCs w:val="22"/>
        </w:rPr>
      </w:pPr>
      <w:r>
        <w:rPr>
          <w:b/>
          <w:bCs/>
          <w:color w:val="auto"/>
          <w:szCs w:val="22"/>
        </w:rPr>
        <w:t xml:space="preserve">Parágrafo Primeiro </w:t>
      </w:r>
      <w:r>
        <w:rPr>
          <w:bCs/>
          <w:color w:val="auto"/>
          <w:szCs w:val="22"/>
        </w:rPr>
        <w:t>– A CONTRATADA, ao apresentar sua proposta comercial, deverá informar seu endereço para correio eletrônico, ou caso não disponha, o seu endereço comercial para recebimento das comunicações.</w:t>
      </w:r>
    </w:p>
    <w:p w:rsidR="00895ABF" w:rsidRDefault="00895ABF" w:rsidP="00895ABF">
      <w:pPr>
        <w:pStyle w:val="Corpodetexto"/>
        <w:spacing w:line="200" w:lineRule="atLeast"/>
        <w:rPr>
          <w:bCs/>
          <w:color w:val="auto"/>
          <w:szCs w:val="22"/>
        </w:rPr>
      </w:pPr>
      <w:r>
        <w:rPr>
          <w:b/>
          <w:bCs/>
          <w:color w:val="auto"/>
          <w:szCs w:val="22"/>
        </w:rPr>
        <w:t>Parágrafo Segundo</w:t>
      </w:r>
      <w:r>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895ABF" w:rsidRPr="009B71C4" w:rsidRDefault="00895ABF" w:rsidP="00895ABF">
      <w:pPr>
        <w:pStyle w:val="Corpodetexto"/>
        <w:spacing w:line="200" w:lineRule="atLeast"/>
        <w:rPr>
          <w:bCs/>
          <w:color w:val="auto"/>
          <w:szCs w:val="22"/>
        </w:rPr>
      </w:pPr>
      <w:r>
        <w:rPr>
          <w:b/>
          <w:bCs/>
          <w:color w:val="auto"/>
          <w:szCs w:val="22"/>
        </w:rPr>
        <w:t>Parágrafo Terceiro -</w:t>
      </w:r>
      <w:r w:rsidRPr="009B71C4">
        <w:t xml:space="preserve"> </w:t>
      </w:r>
      <w:r w:rsidRPr="009B71C4">
        <w:rPr>
          <w:bCs/>
          <w:color w:val="auto"/>
          <w:szCs w:val="22"/>
        </w:rPr>
        <w:t>Fica facultado à Administração comunicar à Contratada, por meio de publicação em órgão da imprensa oficial, sem prejuízo do previsto no parágrafo anterior.</w:t>
      </w:r>
      <w:r>
        <w:rPr>
          <w:b/>
          <w:bCs/>
          <w:color w:val="auto"/>
          <w:szCs w:val="22"/>
        </w:rPr>
        <w:t xml:space="preserve"> </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roofErr w:type="gramStart"/>
      <w:r>
        <w:rPr>
          <w:b/>
          <w:bCs/>
          <w:color w:val="auto"/>
          <w:szCs w:val="22"/>
        </w:rPr>
        <w:t>)</w:t>
      </w:r>
      <w:proofErr w:type="gramEnd"/>
    </w:p>
    <w:p w:rsidR="0009199D" w:rsidRDefault="0009199D" w:rsidP="00D269EC">
      <w:pPr>
        <w:pStyle w:val="Corpodetexto"/>
        <w:spacing w:line="200" w:lineRule="atLeast"/>
        <w:rPr>
          <w:color w:val="auto"/>
          <w:szCs w:val="22"/>
        </w:rPr>
      </w:pPr>
      <w:r w:rsidRPr="0009199D">
        <w:rPr>
          <w:color w:val="auto"/>
          <w:szCs w:val="22"/>
        </w:rPr>
        <w:t>O Contrato terá validade de 12 (doze) meses, podendo ser prorrogado nos termos do art. 57, inciso IV, da Lei 8.666/93, com início de vigência a partir da assinatura.</w:t>
      </w:r>
    </w:p>
    <w:p w:rsidR="00FC1790" w:rsidRPr="00FC1790" w:rsidRDefault="00D269EC" w:rsidP="00FC1790">
      <w:pPr>
        <w:pStyle w:val="Corpodetexto"/>
        <w:spacing w:line="200" w:lineRule="atLeast"/>
        <w:rPr>
          <w:color w:val="auto"/>
          <w:szCs w:val="22"/>
        </w:rPr>
      </w:pPr>
      <w:r>
        <w:rPr>
          <w:b/>
          <w:color w:val="auto"/>
          <w:szCs w:val="22"/>
        </w:rPr>
        <w:t>Parágrafo Primeiro</w:t>
      </w:r>
      <w:r w:rsidRPr="00D269EC">
        <w:rPr>
          <w:color w:val="auto"/>
          <w:szCs w:val="22"/>
        </w:rPr>
        <w:t xml:space="preserve"> – </w:t>
      </w:r>
      <w:r w:rsidR="00FC1790" w:rsidRPr="00FC1790">
        <w:rPr>
          <w:color w:val="auto"/>
          <w:szCs w:val="22"/>
        </w:rPr>
        <w:t>O contrato poderá ser alterado unilateralmente pela Administração, após a devida justificativa, obrigando a CONTRATADA a aceitar seus termos e resguardado o equilíbrio econômico-financeiro, nas seguintes hipóteses:</w:t>
      </w:r>
    </w:p>
    <w:p w:rsidR="00FC1790" w:rsidRPr="00FC1790" w:rsidRDefault="00FC1790" w:rsidP="00FC1790">
      <w:pPr>
        <w:pStyle w:val="Corpodetexto"/>
        <w:spacing w:line="200" w:lineRule="atLeast"/>
        <w:rPr>
          <w:color w:val="auto"/>
          <w:szCs w:val="22"/>
        </w:rPr>
      </w:pPr>
      <w:r w:rsidRPr="00FC1790">
        <w:rPr>
          <w:color w:val="auto"/>
          <w:szCs w:val="22"/>
        </w:rPr>
        <w:t>1 – Quando houver modificação das especificações, para melhor adequação técnica aos objetivos da Administração;</w:t>
      </w:r>
    </w:p>
    <w:p w:rsidR="00FC1790" w:rsidRPr="00FC1790" w:rsidRDefault="00FC1790" w:rsidP="00FC1790">
      <w:pPr>
        <w:pStyle w:val="Corpodetexto"/>
        <w:spacing w:line="200" w:lineRule="atLeast"/>
        <w:rPr>
          <w:color w:val="auto"/>
          <w:szCs w:val="22"/>
        </w:rPr>
      </w:pPr>
      <w:r w:rsidRPr="00FC1790">
        <w:rPr>
          <w:color w:val="auto"/>
          <w:szCs w:val="22"/>
        </w:rPr>
        <w:t xml:space="preserve">2 – Quando houver modificação do valor contratual em razão de acréscimos ou supressão quantitativa dos serviços a serem prestados, limitados </w:t>
      </w:r>
      <w:proofErr w:type="gramStart"/>
      <w:r w:rsidRPr="00FC1790">
        <w:rPr>
          <w:color w:val="auto"/>
          <w:szCs w:val="22"/>
        </w:rPr>
        <w:t>à</w:t>
      </w:r>
      <w:proofErr w:type="gramEnd"/>
      <w:r w:rsidRPr="00FC1790">
        <w:rPr>
          <w:color w:val="auto"/>
          <w:szCs w:val="22"/>
        </w:rPr>
        <w:t xml:space="preserve"> 25% (vinte e cinco por cento) do valor inicial atualizado do contrato.</w:t>
      </w:r>
    </w:p>
    <w:p w:rsidR="00FC1790" w:rsidRPr="00FC1790" w:rsidRDefault="00FC1790" w:rsidP="00FC1790">
      <w:pPr>
        <w:pStyle w:val="Corpodetexto"/>
        <w:spacing w:line="200" w:lineRule="atLeast"/>
        <w:rPr>
          <w:color w:val="auto"/>
          <w:szCs w:val="22"/>
        </w:rPr>
      </w:pPr>
      <w:r>
        <w:rPr>
          <w:b/>
          <w:color w:val="auto"/>
          <w:szCs w:val="22"/>
        </w:rPr>
        <w:t>Parágrafo Segundo</w:t>
      </w:r>
      <w:r w:rsidRPr="00FC1790">
        <w:rPr>
          <w:color w:val="auto"/>
          <w:szCs w:val="22"/>
        </w:rPr>
        <w:t xml:space="preserve"> – O contrato poderá ser alterado por comum acordo das partes, após justificativa da Administração, nas seguintes hipóteses:</w:t>
      </w:r>
    </w:p>
    <w:p w:rsidR="00FC1790" w:rsidRPr="00FC1790" w:rsidRDefault="00FC1790" w:rsidP="00FC1790">
      <w:pPr>
        <w:pStyle w:val="Corpodetexto"/>
        <w:spacing w:line="200" w:lineRule="atLeast"/>
        <w:rPr>
          <w:color w:val="auto"/>
          <w:szCs w:val="22"/>
        </w:rPr>
      </w:pPr>
      <w:r w:rsidRPr="00FC1790">
        <w:rPr>
          <w:color w:val="auto"/>
          <w:szCs w:val="22"/>
        </w:rPr>
        <w:t xml:space="preserve">1 – Quando conveniente </w:t>
      </w:r>
      <w:proofErr w:type="gramStart"/>
      <w:r w:rsidRPr="00FC1790">
        <w:rPr>
          <w:color w:val="auto"/>
          <w:szCs w:val="22"/>
        </w:rPr>
        <w:t>a</w:t>
      </w:r>
      <w:proofErr w:type="gramEnd"/>
      <w:r w:rsidRPr="00FC1790">
        <w:rPr>
          <w:color w:val="auto"/>
          <w:szCs w:val="22"/>
        </w:rPr>
        <w:t xml:space="preserve"> substituição de garantia de execução;</w:t>
      </w:r>
    </w:p>
    <w:p w:rsidR="00FC1790" w:rsidRPr="00FC1790" w:rsidRDefault="00FC1790" w:rsidP="00FC1790">
      <w:pPr>
        <w:pStyle w:val="Corpodetexto"/>
        <w:spacing w:line="200" w:lineRule="atLeast"/>
        <w:rPr>
          <w:color w:val="auto"/>
          <w:szCs w:val="22"/>
        </w:rPr>
      </w:pPr>
      <w:r w:rsidRPr="00FC1790">
        <w:rPr>
          <w:color w:val="auto"/>
          <w:szCs w:val="22"/>
        </w:rPr>
        <w:t xml:space="preserve">2 – Quando necessária </w:t>
      </w:r>
      <w:proofErr w:type="gramStart"/>
      <w:r w:rsidRPr="00FC1790">
        <w:rPr>
          <w:color w:val="auto"/>
          <w:szCs w:val="22"/>
        </w:rPr>
        <w:t>a</w:t>
      </w:r>
      <w:proofErr w:type="gramEnd"/>
      <w:r w:rsidRPr="00FC1790">
        <w:rPr>
          <w:color w:val="auto"/>
          <w:szCs w:val="22"/>
        </w:rPr>
        <w:t xml:space="preserve"> modificação da forma de prestação ou da dinâmica de execução do contrato, em razão da verificação técnica de inaplicabilidade dos termos contratuais originais;</w:t>
      </w:r>
    </w:p>
    <w:p w:rsidR="00FC1790" w:rsidRPr="00FC1790" w:rsidRDefault="00FC1790" w:rsidP="00FC1790">
      <w:pPr>
        <w:pStyle w:val="Corpodetexto"/>
        <w:spacing w:line="200" w:lineRule="atLeast"/>
        <w:rPr>
          <w:color w:val="auto"/>
          <w:szCs w:val="22"/>
        </w:rPr>
      </w:pPr>
      <w:r w:rsidRPr="00FC1790">
        <w:rPr>
          <w:color w:val="auto"/>
          <w:szCs w:val="22"/>
        </w:rPr>
        <w:t xml:space="preserve">3 – Quando necessária </w:t>
      </w:r>
      <w:proofErr w:type="gramStart"/>
      <w:r w:rsidRPr="00FC1790">
        <w:rPr>
          <w:color w:val="auto"/>
          <w:szCs w:val="22"/>
        </w:rPr>
        <w:t>a</w:t>
      </w:r>
      <w:proofErr w:type="gramEnd"/>
      <w:r w:rsidRPr="00FC1790">
        <w:rPr>
          <w:color w:val="auto"/>
          <w:szCs w:val="22"/>
        </w:rPr>
        <w:t xml:space="preserve"> modificação da forma de pagamento, por imposição de circunstâncias supervenientes, mantido o valor inicial atualizado, sendo vedada a antecipação do pagamento sem a correspondente contraprestação do fornecimento;</w:t>
      </w:r>
    </w:p>
    <w:p w:rsidR="00FC1790" w:rsidRPr="00FC1790" w:rsidRDefault="00FC1790" w:rsidP="00FC1790">
      <w:pPr>
        <w:pStyle w:val="Corpodetexto"/>
        <w:spacing w:line="200" w:lineRule="atLeast"/>
        <w:rPr>
          <w:color w:val="auto"/>
          <w:szCs w:val="22"/>
        </w:rPr>
      </w:pPr>
      <w:r w:rsidRPr="00FC1790">
        <w:rPr>
          <w:color w:val="auto"/>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w:t>
      </w:r>
      <w:proofErr w:type="gramStart"/>
      <w:r w:rsidRPr="00FC1790">
        <w:rPr>
          <w:color w:val="auto"/>
          <w:szCs w:val="22"/>
        </w:rPr>
        <w:t xml:space="preserve"> porém</w:t>
      </w:r>
      <w:proofErr w:type="gramEnd"/>
      <w:r w:rsidRPr="00FC1790">
        <w:rPr>
          <w:color w:val="auto"/>
          <w:szCs w:val="22"/>
        </w:rPr>
        <w:t xml:space="preserve"> de consequências incalculáveis, retardadores ou impeditivos da execução do ajustado, ou, ainda, em caso de força maior, caso fortuito ou fato do príncipe, configurando álea econômica extraordinária e extracontratual;</w:t>
      </w:r>
    </w:p>
    <w:p w:rsidR="00FC1790" w:rsidRPr="00FC1790" w:rsidRDefault="00FC1790" w:rsidP="00FC1790">
      <w:pPr>
        <w:pStyle w:val="Corpodetexto"/>
        <w:spacing w:line="200" w:lineRule="atLeast"/>
        <w:rPr>
          <w:color w:val="auto"/>
          <w:szCs w:val="22"/>
        </w:rPr>
      </w:pPr>
      <w:r w:rsidRPr="00FC1790">
        <w:rPr>
          <w:color w:val="auto"/>
          <w:szCs w:val="22"/>
        </w:rPr>
        <w:t xml:space="preserve">5 – Quando necessária a supressão de serviços a serem prestados em proporção superior </w:t>
      </w:r>
      <w:proofErr w:type="gramStart"/>
      <w:r w:rsidRPr="00FC1790">
        <w:rPr>
          <w:color w:val="auto"/>
          <w:szCs w:val="22"/>
        </w:rPr>
        <w:t>à</w:t>
      </w:r>
      <w:proofErr w:type="gramEnd"/>
      <w:r w:rsidRPr="00FC1790">
        <w:rPr>
          <w:color w:val="auto"/>
          <w:szCs w:val="22"/>
        </w:rPr>
        <w:t xml:space="preserve"> 25% (vinte e cinco por cento) do valor inicial atualizado do contrato.</w:t>
      </w:r>
    </w:p>
    <w:p w:rsidR="00FC1790" w:rsidRPr="00FC1790" w:rsidRDefault="00FC1790" w:rsidP="00FC1790">
      <w:pPr>
        <w:pStyle w:val="Corpodetexto"/>
        <w:spacing w:line="200" w:lineRule="atLeast"/>
        <w:rPr>
          <w:color w:val="auto"/>
          <w:szCs w:val="22"/>
        </w:rPr>
      </w:pPr>
      <w:r>
        <w:rPr>
          <w:b/>
          <w:color w:val="auto"/>
          <w:szCs w:val="22"/>
        </w:rPr>
        <w:t>Parágrafo Terceiro</w:t>
      </w:r>
      <w:r w:rsidRPr="00FC1790">
        <w:rPr>
          <w:color w:val="auto"/>
          <w:szCs w:val="22"/>
        </w:rPr>
        <w:t xml:space="preserve"> – Havendo alteração unilateral, a Administração restabelecerá, por aditamento, o equilíbrio financeiro-econômico inicial.</w:t>
      </w:r>
    </w:p>
    <w:p w:rsidR="00FC1790" w:rsidRPr="00FC1790" w:rsidRDefault="00FC1790" w:rsidP="00FC1790">
      <w:pPr>
        <w:pStyle w:val="Corpodetexto"/>
        <w:spacing w:line="200" w:lineRule="atLeast"/>
        <w:rPr>
          <w:color w:val="auto"/>
          <w:szCs w:val="22"/>
        </w:rPr>
      </w:pPr>
      <w:r>
        <w:rPr>
          <w:b/>
          <w:color w:val="auto"/>
          <w:szCs w:val="22"/>
        </w:rPr>
        <w:t>Parágrafo Quarto</w:t>
      </w:r>
      <w:r w:rsidRPr="00FC1790">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FC1790" w:rsidRPr="00FC1790" w:rsidRDefault="00FC1790" w:rsidP="00FC1790">
      <w:pPr>
        <w:pStyle w:val="Corpodetexto"/>
        <w:spacing w:line="200" w:lineRule="atLeast"/>
        <w:rPr>
          <w:color w:val="auto"/>
          <w:szCs w:val="22"/>
        </w:rPr>
      </w:pPr>
      <w:r>
        <w:rPr>
          <w:b/>
          <w:color w:val="auto"/>
          <w:szCs w:val="22"/>
        </w:rPr>
        <w:t>Parágrafo Quinto</w:t>
      </w:r>
      <w:r w:rsidRPr="00FC1790">
        <w:rPr>
          <w:color w:val="auto"/>
          <w:szCs w:val="22"/>
        </w:rPr>
        <w:t xml:space="preserve"> – O reinício da execução do contrato, após a suspensão, será realizado após ordem da Administração, nos moldes adotados para a execução do objeto.</w:t>
      </w:r>
    </w:p>
    <w:p w:rsidR="00FC1790" w:rsidRPr="00FC1790" w:rsidRDefault="00FC1790" w:rsidP="00FC1790">
      <w:pPr>
        <w:pStyle w:val="Corpodetexto"/>
        <w:spacing w:line="200" w:lineRule="atLeast"/>
        <w:rPr>
          <w:color w:val="auto"/>
          <w:szCs w:val="22"/>
        </w:rPr>
      </w:pPr>
      <w:r>
        <w:rPr>
          <w:b/>
          <w:color w:val="auto"/>
          <w:szCs w:val="22"/>
        </w:rPr>
        <w:t>Parágrafo Sexto</w:t>
      </w:r>
      <w:r w:rsidRPr="00FC1790">
        <w:rPr>
          <w:color w:val="auto"/>
          <w:szCs w:val="22"/>
        </w:rPr>
        <w:t xml:space="preserve"> – O contrato será extinto após a conclusão de sua execução, por rescisão determinada por ato unilateral da Administração, por rescisão administrativa consensual ou por rescisão judicial.</w:t>
      </w:r>
    </w:p>
    <w:p w:rsidR="00FC1790" w:rsidRPr="00FC1790" w:rsidRDefault="00FC1790" w:rsidP="00FC1790">
      <w:pPr>
        <w:pStyle w:val="Corpodetexto"/>
        <w:spacing w:line="200" w:lineRule="atLeast"/>
        <w:rPr>
          <w:color w:val="auto"/>
          <w:szCs w:val="22"/>
        </w:rPr>
      </w:pPr>
      <w:r>
        <w:rPr>
          <w:b/>
          <w:color w:val="auto"/>
          <w:szCs w:val="22"/>
        </w:rPr>
        <w:t>Parágrafo Sétimo</w:t>
      </w:r>
      <w:r w:rsidRPr="00FC1790">
        <w:rPr>
          <w:color w:val="auto"/>
          <w:szCs w:val="22"/>
        </w:rPr>
        <w:t xml:space="preserve"> – São hipóteses de rescisão determinada por ato unilateral da Administração:</w:t>
      </w:r>
    </w:p>
    <w:p w:rsidR="00FC1790" w:rsidRPr="00FC1790" w:rsidRDefault="00FC1790" w:rsidP="00FC1790">
      <w:pPr>
        <w:pStyle w:val="Corpodetexto"/>
        <w:spacing w:line="200" w:lineRule="atLeast"/>
        <w:rPr>
          <w:color w:val="auto"/>
          <w:szCs w:val="22"/>
        </w:rPr>
      </w:pPr>
      <w:r w:rsidRPr="00FC1790">
        <w:rPr>
          <w:color w:val="auto"/>
          <w:szCs w:val="22"/>
        </w:rPr>
        <w:lastRenderedPageBreak/>
        <w:t>1 – O não cumprimento de cláusulas contratuais, especificações, projetos ou prazos;</w:t>
      </w:r>
    </w:p>
    <w:p w:rsidR="00FC1790" w:rsidRPr="00FC1790" w:rsidRDefault="00FC1790" w:rsidP="00FC1790">
      <w:pPr>
        <w:pStyle w:val="Corpodetexto"/>
        <w:spacing w:line="200" w:lineRule="atLeast"/>
        <w:rPr>
          <w:color w:val="auto"/>
          <w:szCs w:val="22"/>
        </w:rPr>
      </w:pPr>
      <w:r w:rsidRPr="00FC1790">
        <w:rPr>
          <w:color w:val="auto"/>
          <w:szCs w:val="22"/>
        </w:rPr>
        <w:t>2 – O cumprimento irregular de cláusulas contratuais, especificações, projetos e prazos;</w:t>
      </w:r>
    </w:p>
    <w:p w:rsidR="00FC1790" w:rsidRPr="00FC1790" w:rsidRDefault="00FC1790" w:rsidP="00FC1790">
      <w:pPr>
        <w:pStyle w:val="Corpodetexto"/>
        <w:spacing w:line="200" w:lineRule="atLeast"/>
        <w:rPr>
          <w:color w:val="auto"/>
          <w:szCs w:val="22"/>
        </w:rPr>
      </w:pPr>
      <w:r w:rsidRPr="00FC1790">
        <w:rPr>
          <w:color w:val="auto"/>
          <w:szCs w:val="22"/>
        </w:rPr>
        <w:t>3 – A lentidão do seu cumprimento, levando a Administração a comprovar a impossibilidade da conclusão do serviço nos prazos estipulados;</w:t>
      </w:r>
    </w:p>
    <w:p w:rsidR="00FC1790" w:rsidRPr="00FC1790" w:rsidRDefault="00FC1790" w:rsidP="00FC1790">
      <w:pPr>
        <w:pStyle w:val="Corpodetexto"/>
        <w:spacing w:line="200" w:lineRule="atLeast"/>
        <w:rPr>
          <w:color w:val="auto"/>
          <w:szCs w:val="22"/>
        </w:rPr>
      </w:pPr>
      <w:r w:rsidRPr="00FC1790">
        <w:rPr>
          <w:color w:val="auto"/>
          <w:szCs w:val="22"/>
        </w:rPr>
        <w:t>4 – O atraso injustificado no início da prestação do serviço;</w:t>
      </w:r>
    </w:p>
    <w:p w:rsidR="00FC1790" w:rsidRPr="00FC1790" w:rsidRDefault="00FC1790" w:rsidP="00FC1790">
      <w:pPr>
        <w:pStyle w:val="Corpodetexto"/>
        <w:spacing w:line="200" w:lineRule="atLeast"/>
        <w:rPr>
          <w:color w:val="auto"/>
          <w:szCs w:val="22"/>
        </w:rPr>
      </w:pPr>
      <w:r w:rsidRPr="00FC1790">
        <w:rPr>
          <w:color w:val="auto"/>
          <w:szCs w:val="22"/>
        </w:rPr>
        <w:t>5 – A paralisação do serviço sem justa causa e prévia comunicação à Administração;</w:t>
      </w:r>
    </w:p>
    <w:p w:rsidR="00FC1790" w:rsidRPr="00FC1790" w:rsidRDefault="00FC1790" w:rsidP="00FC1790">
      <w:pPr>
        <w:pStyle w:val="Corpodetexto"/>
        <w:spacing w:line="200" w:lineRule="atLeast"/>
        <w:rPr>
          <w:color w:val="auto"/>
          <w:szCs w:val="22"/>
        </w:rPr>
      </w:pPr>
      <w:r w:rsidRPr="00FC1790">
        <w:rPr>
          <w:color w:val="auto"/>
          <w:szCs w:val="22"/>
        </w:rPr>
        <w:t xml:space="preserve">6 – A subcontratação total ou parcial do seu objeto, a associação do contratado com outrem, a cessão ou transferência, total ou parcial, bem como a fusão, cisão ou incorporação, não </w:t>
      </w:r>
      <w:proofErr w:type="gramStart"/>
      <w:r w:rsidRPr="00FC1790">
        <w:rPr>
          <w:color w:val="auto"/>
          <w:szCs w:val="22"/>
        </w:rPr>
        <w:t>admitidas no instrumento convocatórios</w:t>
      </w:r>
      <w:proofErr w:type="gramEnd"/>
      <w:r w:rsidRPr="00FC1790">
        <w:rPr>
          <w:color w:val="auto"/>
          <w:szCs w:val="22"/>
        </w:rPr>
        <w:t xml:space="preserve"> e seus anexos;</w:t>
      </w:r>
    </w:p>
    <w:p w:rsidR="00FC1790" w:rsidRPr="00FC1790" w:rsidRDefault="00FC1790" w:rsidP="00FC1790">
      <w:pPr>
        <w:pStyle w:val="Corpodetexto"/>
        <w:spacing w:line="200" w:lineRule="atLeast"/>
        <w:rPr>
          <w:color w:val="auto"/>
          <w:szCs w:val="22"/>
        </w:rPr>
      </w:pPr>
      <w:r w:rsidRPr="00FC1790">
        <w:rPr>
          <w:color w:val="auto"/>
          <w:szCs w:val="22"/>
        </w:rPr>
        <w:t>7 – O desatendimento das determinações regulares da autoridade designada para acompanhar e fiscalizar a sua execução, assim como as de seus superiores;</w:t>
      </w:r>
    </w:p>
    <w:p w:rsidR="00FC1790" w:rsidRPr="00FC1790" w:rsidRDefault="00FC1790" w:rsidP="00FC1790">
      <w:pPr>
        <w:pStyle w:val="Corpodetexto"/>
        <w:spacing w:line="200" w:lineRule="atLeast"/>
        <w:rPr>
          <w:color w:val="auto"/>
          <w:szCs w:val="22"/>
        </w:rPr>
      </w:pPr>
      <w:r w:rsidRPr="00FC1790">
        <w:rPr>
          <w:color w:val="auto"/>
          <w:szCs w:val="22"/>
        </w:rPr>
        <w:t>8 – O cometimento reiterado de faltas na sua execução, anotadas em registro próprio da fiscalização;</w:t>
      </w:r>
    </w:p>
    <w:p w:rsidR="00FC1790" w:rsidRPr="00FC1790" w:rsidRDefault="00FC1790" w:rsidP="00FC1790">
      <w:pPr>
        <w:pStyle w:val="Corpodetexto"/>
        <w:spacing w:line="200" w:lineRule="atLeast"/>
        <w:rPr>
          <w:color w:val="auto"/>
          <w:szCs w:val="22"/>
        </w:rPr>
      </w:pPr>
      <w:r w:rsidRPr="00FC1790">
        <w:rPr>
          <w:color w:val="auto"/>
          <w:szCs w:val="22"/>
        </w:rPr>
        <w:t>9 – A decretação de falência ou a instauração de insolvência civil;</w:t>
      </w:r>
    </w:p>
    <w:p w:rsidR="00FC1790" w:rsidRPr="00FC1790" w:rsidRDefault="00FC1790" w:rsidP="00FC1790">
      <w:pPr>
        <w:pStyle w:val="Corpodetexto"/>
        <w:spacing w:line="200" w:lineRule="atLeast"/>
        <w:rPr>
          <w:color w:val="auto"/>
          <w:szCs w:val="22"/>
        </w:rPr>
      </w:pPr>
      <w:r w:rsidRPr="00FC1790">
        <w:rPr>
          <w:color w:val="auto"/>
          <w:szCs w:val="22"/>
        </w:rPr>
        <w:t>10 – A dissolução da sociedade ou o falecimento do contratado;</w:t>
      </w:r>
    </w:p>
    <w:p w:rsidR="00FC1790" w:rsidRPr="00FC1790" w:rsidRDefault="00FC1790" w:rsidP="00FC1790">
      <w:pPr>
        <w:pStyle w:val="Corpodetexto"/>
        <w:spacing w:line="200" w:lineRule="atLeast"/>
        <w:rPr>
          <w:color w:val="auto"/>
          <w:szCs w:val="22"/>
        </w:rPr>
      </w:pPr>
      <w:r w:rsidRPr="00FC1790">
        <w:rPr>
          <w:color w:val="auto"/>
          <w:szCs w:val="22"/>
        </w:rPr>
        <w:t>11 – A alteração social ou a modificação da finalidade ou da estrutura da empresa, que prejudique a execução do contrato;</w:t>
      </w:r>
    </w:p>
    <w:p w:rsidR="00FC1790" w:rsidRPr="00FC1790" w:rsidRDefault="00FC1790" w:rsidP="00FC1790">
      <w:pPr>
        <w:pStyle w:val="Corpodetexto"/>
        <w:spacing w:line="200" w:lineRule="atLeast"/>
        <w:rPr>
          <w:color w:val="auto"/>
          <w:szCs w:val="22"/>
        </w:rPr>
      </w:pPr>
      <w:r w:rsidRPr="00FC1790">
        <w:rPr>
          <w:color w:val="auto"/>
          <w:szCs w:val="22"/>
        </w:rPr>
        <w:t xml:space="preserve">12 – Razões de interesse público, de alta relevância e amplo conhecimento, </w:t>
      </w:r>
      <w:proofErr w:type="gramStart"/>
      <w:r w:rsidRPr="00FC1790">
        <w:rPr>
          <w:color w:val="auto"/>
          <w:szCs w:val="22"/>
        </w:rPr>
        <w:t>justificadas e determinadas</w:t>
      </w:r>
      <w:proofErr w:type="gramEnd"/>
      <w:r w:rsidRPr="00FC1790">
        <w:rPr>
          <w:color w:val="auto"/>
          <w:szCs w:val="22"/>
        </w:rPr>
        <w:t xml:space="preserve"> pela máxima autoridade da esfera administrativa a que está subordinado o contratante e exaradas no processo administrativo a que se refere o contrato;</w:t>
      </w:r>
    </w:p>
    <w:p w:rsidR="00FC1790" w:rsidRPr="00FC1790" w:rsidRDefault="00FC1790" w:rsidP="00FC1790">
      <w:pPr>
        <w:pStyle w:val="Corpodetexto"/>
        <w:spacing w:line="200" w:lineRule="atLeast"/>
        <w:rPr>
          <w:color w:val="auto"/>
          <w:szCs w:val="22"/>
        </w:rPr>
      </w:pPr>
      <w:r w:rsidRPr="00FC1790">
        <w:rPr>
          <w:color w:val="auto"/>
          <w:szCs w:val="22"/>
        </w:rPr>
        <w:t>13 – A ocorrência de caso fortuito ou de força maior, regularmente comprovada, impeditiva da execução do contrato.</w:t>
      </w:r>
    </w:p>
    <w:p w:rsidR="00FC1790" w:rsidRPr="00FC1790" w:rsidRDefault="00FC1790" w:rsidP="00FC1790">
      <w:pPr>
        <w:pStyle w:val="Corpodetexto"/>
        <w:spacing w:line="200" w:lineRule="atLeast"/>
        <w:rPr>
          <w:color w:val="auto"/>
          <w:szCs w:val="22"/>
        </w:rPr>
      </w:pPr>
      <w:r>
        <w:rPr>
          <w:b/>
          <w:color w:val="auto"/>
          <w:szCs w:val="22"/>
        </w:rPr>
        <w:t>Parágrafo Oitavo</w:t>
      </w:r>
      <w:r w:rsidRPr="00FC1790">
        <w:rPr>
          <w:color w:val="auto"/>
          <w:szCs w:val="22"/>
        </w:rPr>
        <w:t xml:space="preserve"> – A rescisão amigável se dará mediante comum acordo entre a Administração e a CONTRATADA, reduzida a termo no processo de licitação.</w:t>
      </w:r>
    </w:p>
    <w:p w:rsidR="00D269EC" w:rsidRDefault="00FC1790" w:rsidP="00FC1790">
      <w:pPr>
        <w:pStyle w:val="Corpodetexto"/>
        <w:spacing w:line="200" w:lineRule="atLeast"/>
        <w:rPr>
          <w:color w:val="auto"/>
          <w:szCs w:val="22"/>
        </w:rPr>
      </w:pPr>
      <w:r w:rsidRPr="00FC1790">
        <w:rPr>
          <w:b/>
          <w:color w:val="auto"/>
          <w:szCs w:val="22"/>
        </w:rPr>
        <w:t>Parágrafo Nono</w:t>
      </w:r>
      <w:r w:rsidRPr="00FC1790">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FC1790" w:rsidRDefault="00FC1790" w:rsidP="00FC1790">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roofErr w:type="gramStart"/>
      <w:r>
        <w:rPr>
          <w:b/>
          <w:bCs/>
          <w:color w:val="auto"/>
          <w:szCs w:val="22"/>
        </w:rPr>
        <w:t>)</w:t>
      </w:r>
      <w:proofErr w:type="gramEnd"/>
    </w:p>
    <w:p w:rsidR="00895ABF" w:rsidRDefault="00895ABF" w:rsidP="00895ABF">
      <w:pPr>
        <w:pStyle w:val="Corpodetexto"/>
        <w:spacing w:line="200" w:lineRule="atLeast"/>
        <w:rPr>
          <w:color w:val="auto"/>
          <w:szCs w:val="22"/>
        </w:rPr>
      </w:pPr>
      <w:r>
        <w:rPr>
          <w:color w:val="auto"/>
          <w:szCs w:val="22"/>
        </w:rPr>
        <w:t xml:space="preserve">Fica eleito o foro da Comarca de Bom Jardim/ RJ para </w:t>
      </w:r>
      <w:proofErr w:type="gramStart"/>
      <w:r>
        <w:rPr>
          <w:color w:val="auto"/>
          <w:szCs w:val="22"/>
        </w:rPr>
        <w:t>dirimir dúvidas</w:t>
      </w:r>
      <w:proofErr w:type="gramEnd"/>
      <w:r>
        <w:rPr>
          <w:color w:val="auto"/>
          <w:szCs w:val="22"/>
        </w:rPr>
        <w:t xml:space="preserve">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895ABF" w:rsidRDefault="00895ABF" w:rsidP="00895ABF">
      <w:pPr>
        <w:pStyle w:val="Corpodetexto"/>
        <w:spacing w:line="200" w:lineRule="atLeast"/>
        <w:jc w:val="center"/>
        <w:rPr>
          <w:color w:val="auto"/>
          <w:szCs w:val="22"/>
        </w:rPr>
      </w:pPr>
      <w:r w:rsidRPr="00280327">
        <w:rPr>
          <w:color w:val="auto"/>
          <w:szCs w:val="22"/>
        </w:rPr>
        <w:t xml:space="preserve">Bom Jardim/RJ,        </w:t>
      </w:r>
      <w:proofErr w:type="gramStart"/>
      <w:r w:rsidRPr="00280327">
        <w:rPr>
          <w:color w:val="auto"/>
          <w:szCs w:val="22"/>
        </w:rPr>
        <w:t xml:space="preserve">de                               </w:t>
      </w:r>
      <w:proofErr w:type="spellStart"/>
      <w:r w:rsidRPr="00280327">
        <w:rPr>
          <w:color w:val="auto"/>
          <w:szCs w:val="22"/>
        </w:rPr>
        <w:t>de</w:t>
      </w:r>
      <w:proofErr w:type="spellEnd"/>
      <w:proofErr w:type="gramEnd"/>
      <w:r w:rsidRPr="00280327">
        <w:rPr>
          <w:color w:val="auto"/>
          <w:szCs w:val="22"/>
        </w:rPr>
        <w:t xml:space="preserve">              . </w:t>
      </w:r>
    </w:p>
    <w:p w:rsidR="00895ABF"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280327">
          <w:headerReference w:type="even" r:id="rId9"/>
          <w:headerReference w:type="default" r:id="rId10"/>
          <w:footerReference w:type="even" r:id="rId11"/>
          <w:footerReference w:type="default" r:id="rId12"/>
          <w:headerReference w:type="first" r:id="rId13"/>
          <w:footerReference w:type="first" r:id="rId14"/>
          <w:pgSz w:w="11906" w:h="16838"/>
          <w:pgMar w:top="1417" w:right="1274" w:bottom="1417" w:left="1418" w:header="708" w:footer="708" w:gutter="0"/>
          <w:cols w:space="708"/>
          <w:docGrid w:linePitch="360"/>
        </w:sectPr>
      </w:pPr>
    </w:p>
    <w:p w:rsidR="000F186F" w:rsidRPr="00280327" w:rsidRDefault="000F186F" w:rsidP="000F186F">
      <w:pPr>
        <w:pStyle w:val="Corpodetexto"/>
        <w:spacing w:line="200" w:lineRule="atLeast"/>
        <w:ind w:left="4595"/>
        <w:rPr>
          <w:color w:val="auto"/>
          <w:szCs w:val="22"/>
        </w:rPr>
      </w:pPr>
    </w:p>
    <w:p w:rsidR="000F186F" w:rsidRDefault="000F186F" w:rsidP="000F186F">
      <w:pPr>
        <w:pStyle w:val="Corpodetexto"/>
        <w:spacing w:line="200" w:lineRule="atLeast"/>
        <w:jc w:val="center"/>
        <w:rPr>
          <w:b/>
          <w:bCs/>
          <w:color w:val="auto"/>
          <w:szCs w:val="22"/>
        </w:rPr>
      </w:pPr>
      <w:r>
        <w:rPr>
          <w:b/>
          <w:bCs/>
          <w:color w:val="auto"/>
          <w:szCs w:val="22"/>
        </w:rPr>
        <w:t>MUNICÍPIO DE BOM JARDIM</w:t>
      </w:r>
    </w:p>
    <w:p w:rsidR="00895ABF" w:rsidRPr="00280327" w:rsidRDefault="00895ABF" w:rsidP="000F186F">
      <w:pPr>
        <w:pStyle w:val="Corpodetexto"/>
        <w:spacing w:line="200" w:lineRule="atLeast"/>
        <w:jc w:val="center"/>
        <w:rPr>
          <w:color w:val="auto"/>
          <w:szCs w:val="22"/>
        </w:rPr>
      </w:pPr>
      <w:r w:rsidRPr="00CD5D63">
        <w:rPr>
          <w:b/>
          <w:color w:val="auto"/>
          <w:szCs w:val="22"/>
        </w:rPr>
        <w:t xml:space="preserve">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r w:rsidR="0060649C" w:rsidRPr="0060649C">
        <w:rPr>
          <w:rStyle w:val="TextodoEspaoReservado"/>
          <w:color w:val="auto"/>
          <w:szCs w:val="22"/>
        </w:rPr>
        <w:t>ADICIONAR NOME DA EMPRESA</w:t>
      </w:r>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b/>
          <w:color w:val="auto"/>
          <w:szCs w:val="22"/>
        </w:rPr>
      </w:pPr>
    </w:p>
    <w:p w:rsidR="00895ABF" w:rsidRPr="00280327" w:rsidRDefault="00895ABF" w:rsidP="00895ABF">
      <w:pPr>
        <w:pStyle w:val="Corpodetexto"/>
        <w:spacing w:line="200" w:lineRule="atLeast"/>
        <w:rPr>
          <w:color w:val="auto"/>
          <w:szCs w:val="22"/>
        </w:rPr>
      </w:pPr>
      <w:r w:rsidRPr="00280327">
        <w:rPr>
          <w:b/>
          <w:color w:val="auto"/>
          <w:szCs w:val="22"/>
        </w:rPr>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5"/>
      <w:footerReference w:type="default" r:id="rId16"/>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688B" w:rsidRDefault="0032688B" w:rsidP="00EE60F6">
      <w:r>
        <w:separator/>
      </w:r>
    </w:p>
  </w:endnote>
  <w:endnote w:type="continuationSeparator" w:id="0">
    <w:p w:rsidR="0032688B" w:rsidRDefault="0032688B"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Default="006B4D42">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Default="006B4D42">
    <w:pPr>
      <w:pStyle w:val="Rodap"/>
      <w:jc w:val="right"/>
    </w:pPr>
    <w:r>
      <w:fldChar w:fldCharType="begin"/>
    </w:r>
    <w:r>
      <w:instrText>PAGE   \* MERGEFORMAT</w:instrText>
    </w:r>
    <w:r>
      <w:fldChar w:fldCharType="separate"/>
    </w:r>
    <w:r w:rsidR="0060649C">
      <w:rPr>
        <w:noProof/>
      </w:rPr>
      <w:t>1</w:t>
    </w:r>
    <w:r>
      <w:fldChar w:fldCharType="end"/>
    </w:r>
  </w:p>
  <w:p w:rsidR="006B4D42" w:rsidRDefault="006B4D42">
    <w:pPr>
      <w:pStyle w:val="Rodap"/>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Default="006B4D42">
    <w:pPr>
      <w:pStyle w:val="Rodap"/>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Default="006B4D42">
    <w:pPr>
      <w:pStyle w:val="Rodap"/>
      <w:jc w:val="right"/>
    </w:pPr>
    <w:r>
      <w:fldChar w:fldCharType="begin"/>
    </w:r>
    <w:r>
      <w:instrText>PAGE   \* MERGEFORMAT</w:instrText>
    </w:r>
    <w:r>
      <w:fldChar w:fldCharType="separate"/>
    </w:r>
    <w:r w:rsidR="0060649C">
      <w:rPr>
        <w:noProof/>
      </w:rPr>
      <w:t>11</w:t>
    </w:r>
    <w:r>
      <w:fldChar w:fldCharType="end"/>
    </w:r>
  </w:p>
  <w:p w:rsidR="006B4D42" w:rsidRDefault="006B4D4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688B" w:rsidRDefault="0032688B" w:rsidP="00EE60F6">
      <w:r>
        <w:separator/>
      </w:r>
    </w:p>
  </w:footnote>
  <w:footnote w:type="continuationSeparator" w:id="0">
    <w:p w:rsidR="0032688B" w:rsidRDefault="0032688B"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Default="006B4D42">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Pr="00D626E7" w:rsidRDefault="00833357" w:rsidP="00696F02">
    <w:pPr>
      <w:pStyle w:val="Cabealho"/>
    </w:pPr>
    <w:r>
      <w:rPr>
        <w:noProof/>
        <w:lang w:eastAsia="pt-BR"/>
      </w:rPr>
      <mc:AlternateContent>
        <mc:Choice Requires="wps">
          <w:drawing>
            <wp:anchor distT="0" distB="0" distL="114300" distR="114300" simplePos="0" relativeHeight="251659264" behindDoc="0" locked="0" layoutInCell="1" allowOverlap="1">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0135" cy="842645"/>
                      </a:xfrm>
                      <a:prstGeom prst="ellipse">
                        <a:avLst/>
                      </a:prstGeom>
                      <a:solidFill>
                        <a:sysClr val="window" lastClr="FFFFFF"/>
                      </a:solidFill>
                      <a:ln w="25400" cap="flat" cmpd="sng" algn="ctr">
                        <a:solidFill>
                          <a:sysClr val="windowText" lastClr="000000"/>
                        </a:solidFill>
                        <a:prstDash val="solid"/>
                      </a:ln>
                      <a:effectLst/>
                    </wps:spPr>
                    <wps:txbx>
                      <w:txbxContent>
                        <w:p w:rsidR="006B4D42" w:rsidRDefault="006B4D42" w:rsidP="007C61AB">
                          <w:pPr>
                            <w:jc w:val="center"/>
                          </w:pPr>
                          <w:r>
                            <w:t>Página:</w:t>
                          </w:r>
                        </w:p>
                        <w:p w:rsidR="006B4D42" w:rsidRDefault="006B4D42" w:rsidP="007C61AB">
                          <w:pPr>
                            <w:jc w:val="center"/>
                          </w:pPr>
                          <w:r>
                            <w:t>_______</w:t>
                          </w:r>
                        </w:p>
                        <w:p w:rsidR="006B4D42" w:rsidRDefault="006B4D42" w:rsidP="007C61AB">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1" o:spid="_x0000_s1026" style="position:absolute;margin-left:386.9pt;margin-top:-13.3pt;width:85.05pt;height:6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" fillcolor="window" strokecolor="windowText" strokeweight="2pt">
              <v:path arrowok="t"/>
              <v:textbox>
                <w:txbxContent>
                  <w:p w:rsidR="006B4D42" w:rsidRDefault="006B4D42" w:rsidP="007C61AB">
                    <w:pPr>
                      <w:jc w:val="center"/>
                    </w:pPr>
                    <w:r>
                      <w:t>Página:</w:t>
                    </w:r>
                  </w:p>
                  <w:p w:rsidR="006B4D42" w:rsidRDefault="006B4D42" w:rsidP="007C61AB">
                    <w:pPr>
                      <w:jc w:val="center"/>
                    </w:pPr>
                    <w:r>
                      <w:t>_______</w:t>
                    </w:r>
                  </w:p>
                  <w:p w:rsidR="006B4D42" w:rsidRDefault="006B4D42" w:rsidP="007C61AB">
                    <w:pPr>
                      <w:jc w:val="center"/>
                    </w:pPr>
                    <w:r>
                      <w:t>Rubrica:</w:t>
                    </w:r>
                  </w:p>
                </w:txbxContent>
              </v:textbox>
            </v:oval>
          </w:pict>
        </mc:Fallback>
      </mc:AlternateContent>
    </w:r>
    <w:r w:rsidR="00D942C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8240;mso-wrap-distance-left:9.05pt;mso-wrap-distance-right:9.05pt;mso-position-horizontal-relative:text;mso-position-vertical-relative:text" filled="t">
          <v:fill opacity="0" color2="black"/>
          <v:imagedata r:id="rId1" o:title=""/>
          <w10:wrap type="topAndBottom"/>
        </v:shape>
        <o:OLEObject Type="Embed" ProgID="Word.Picture.8" ShapeID="_x0000_s2050" DrawAspect="Content" ObjectID="_1728304714" r:id="rId2"/>
      </w:pict>
    </w:r>
    <w:r w:rsidR="006B4D42" w:rsidRPr="00D626E7">
      <w:rPr>
        <w:rFonts w:ascii="Arial Narrow" w:hAnsi="Arial Narrow"/>
        <w:b/>
        <w:sz w:val="36"/>
      </w:rPr>
      <w:t>ESTADO DO RIO DE JANEIRO</w:t>
    </w:r>
    <w:r w:rsidR="006B4D42" w:rsidRPr="006B621E">
      <w:rPr>
        <w:rFonts w:ascii="Times New Roman" w:hAnsi="Times New Roman" w:cs="Times New Roman"/>
        <w:color w:val="auto"/>
        <w:sz w:val="24"/>
        <w:szCs w:val="24"/>
        <w:lang w:eastAsia="pt-BR"/>
      </w:rPr>
      <w:t xml:space="preserve"> </w:t>
    </w:r>
  </w:p>
  <w:p w:rsidR="006B4D42" w:rsidRDefault="006B4D42" w:rsidP="007C61AB">
    <w:pPr>
      <w:pStyle w:val="Cabealho"/>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Default="006B4D42">
    <w:pPr>
      <w:pStyle w:val="Cabealh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D42" w:rsidRPr="00D626E7" w:rsidRDefault="00833357" w:rsidP="0060263F">
    <w:pPr>
      <w:pStyle w:val="Cabealho"/>
      <w:ind w:firstLine="1134"/>
    </w:pPr>
    <w:r>
      <w:rPr>
        <w:noProof/>
        <w:lang w:eastAsia="pt-BR"/>
      </w:rPr>
      <mc:AlternateContent>
        <mc:Choice Requires="wps">
          <w:drawing>
            <wp:anchor distT="0" distB="0" distL="114300" distR="114300" simplePos="0" relativeHeight="251657216" behindDoc="0" locked="0" layoutInCell="1" allowOverlap="1">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80135" cy="842645"/>
                      </a:xfrm>
                      <a:prstGeom prst="ellipse">
                        <a:avLst/>
                      </a:prstGeom>
                      <a:solidFill>
                        <a:sysClr val="window" lastClr="FFFFFF"/>
                      </a:solidFill>
                      <a:ln w="25400" cap="flat" cmpd="sng" algn="ctr">
                        <a:solidFill>
                          <a:sysClr val="windowText" lastClr="000000"/>
                        </a:solidFill>
                        <a:prstDash val="solid"/>
                      </a:ln>
                      <a:effectLst/>
                    </wps:spPr>
                    <wps:txbx>
                      <w:txbxContent>
                        <w:p w:rsidR="006B4D42" w:rsidRDefault="006B4D42" w:rsidP="006B621E">
                          <w:pPr>
                            <w:jc w:val="center"/>
                          </w:pPr>
                          <w:r>
                            <w:t>Página:</w:t>
                          </w:r>
                        </w:p>
                        <w:p w:rsidR="006B4D42" w:rsidRDefault="006B4D42" w:rsidP="006B621E">
                          <w:pPr>
                            <w:jc w:val="center"/>
                          </w:pPr>
                          <w:r>
                            <w:t>_______</w:t>
                          </w:r>
                        </w:p>
                        <w:p w:rsidR="006B4D42" w:rsidRDefault="006B4D42"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7" style="position:absolute;left:0;text-align:left;margin-left:386.9pt;margin-top:-13.3pt;width:85.05pt;height:66.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" fillcolor="window" strokecolor="windowText" strokeweight="2pt">
              <v:path arrowok="t"/>
              <v:textbox>
                <w:txbxContent>
                  <w:p w:rsidR="006B4D42" w:rsidRDefault="006B4D42" w:rsidP="006B621E">
                    <w:pPr>
                      <w:jc w:val="center"/>
                    </w:pPr>
                    <w:r>
                      <w:t>Página:</w:t>
                    </w:r>
                  </w:p>
                  <w:p w:rsidR="006B4D42" w:rsidRDefault="006B4D42" w:rsidP="006B621E">
                    <w:pPr>
                      <w:jc w:val="center"/>
                    </w:pPr>
                    <w:r>
                      <w:t>_______</w:t>
                    </w:r>
                  </w:p>
                  <w:p w:rsidR="006B4D42" w:rsidRDefault="006B4D42" w:rsidP="006B621E">
                    <w:pPr>
                      <w:jc w:val="center"/>
                    </w:pPr>
                    <w:r>
                      <w:t>Rubrica:</w:t>
                    </w:r>
                  </w:p>
                </w:txbxContent>
              </v:textbox>
            </v:oval>
          </w:pict>
        </mc:Fallback>
      </mc:AlternateContent>
    </w:r>
    <w:r w:rsidR="00D942C6">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6192;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8304715" r:id="rId2"/>
      </w:pict>
    </w:r>
    <w:r w:rsidR="006B4D42" w:rsidRPr="00D626E7">
      <w:rPr>
        <w:rFonts w:ascii="Arial Narrow" w:hAnsi="Arial Narrow"/>
        <w:b/>
        <w:sz w:val="36"/>
      </w:rPr>
      <w:t>ESTADO DO RIO DE JANEIRO</w:t>
    </w:r>
    <w:r w:rsidR="006B4D42" w:rsidRPr="006B621E">
      <w:rPr>
        <w:rFonts w:ascii="Times New Roman" w:hAnsi="Times New Roman" w:cs="Times New Roman"/>
        <w:color w:val="auto"/>
        <w:sz w:val="24"/>
        <w:szCs w:val="24"/>
        <w:lang w:eastAsia="pt-BR"/>
      </w:rPr>
      <w:t xml:space="preserve"> </w:t>
    </w:r>
  </w:p>
  <w:p w:rsidR="006B4D42" w:rsidRPr="00D626E7" w:rsidRDefault="006B4D42"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6B4D42" w:rsidRDefault="006B4D42">
    <w:pPr>
      <w:pStyle w:val="Cabealho"/>
    </w:pPr>
  </w:p>
  <w:p w:rsidR="006B4D42" w:rsidRDefault="006B4D4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357"/>
    <w:rsid w:val="00020627"/>
    <w:rsid w:val="000641DA"/>
    <w:rsid w:val="00065984"/>
    <w:rsid w:val="00067F6A"/>
    <w:rsid w:val="00067FC0"/>
    <w:rsid w:val="0009199D"/>
    <w:rsid w:val="00091A8F"/>
    <w:rsid w:val="00092A89"/>
    <w:rsid w:val="000E1688"/>
    <w:rsid w:val="000E5F29"/>
    <w:rsid w:val="000F186F"/>
    <w:rsid w:val="00123C04"/>
    <w:rsid w:val="00136D83"/>
    <w:rsid w:val="00142BD1"/>
    <w:rsid w:val="00175DA6"/>
    <w:rsid w:val="001B1D18"/>
    <w:rsid w:val="001B5E90"/>
    <w:rsid w:val="001E44F4"/>
    <w:rsid w:val="001E64A6"/>
    <w:rsid w:val="001F2AF8"/>
    <w:rsid w:val="00201084"/>
    <w:rsid w:val="0021461D"/>
    <w:rsid w:val="00231246"/>
    <w:rsid w:val="00236C14"/>
    <w:rsid w:val="00242E41"/>
    <w:rsid w:val="00245D53"/>
    <w:rsid w:val="00257874"/>
    <w:rsid w:val="00273CCF"/>
    <w:rsid w:val="00274339"/>
    <w:rsid w:val="00274850"/>
    <w:rsid w:val="0027655F"/>
    <w:rsid w:val="00280327"/>
    <w:rsid w:val="00285235"/>
    <w:rsid w:val="00293338"/>
    <w:rsid w:val="00293F6E"/>
    <w:rsid w:val="002A21B4"/>
    <w:rsid w:val="002B10F3"/>
    <w:rsid w:val="002F3007"/>
    <w:rsid w:val="003108A6"/>
    <w:rsid w:val="0032688B"/>
    <w:rsid w:val="00332FFA"/>
    <w:rsid w:val="00370609"/>
    <w:rsid w:val="00375A0D"/>
    <w:rsid w:val="00384402"/>
    <w:rsid w:val="00385BEC"/>
    <w:rsid w:val="003B2F4B"/>
    <w:rsid w:val="003C33BB"/>
    <w:rsid w:val="003D0313"/>
    <w:rsid w:val="003D5112"/>
    <w:rsid w:val="003D57A2"/>
    <w:rsid w:val="003E2EF5"/>
    <w:rsid w:val="003F2A91"/>
    <w:rsid w:val="00402FE0"/>
    <w:rsid w:val="0042368C"/>
    <w:rsid w:val="0043300C"/>
    <w:rsid w:val="004739A1"/>
    <w:rsid w:val="00477F01"/>
    <w:rsid w:val="0048565D"/>
    <w:rsid w:val="004A6F27"/>
    <w:rsid w:val="004B1FD9"/>
    <w:rsid w:val="004B6F97"/>
    <w:rsid w:val="004C6AF1"/>
    <w:rsid w:val="004D7004"/>
    <w:rsid w:val="004E40CF"/>
    <w:rsid w:val="004F362A"/>
    <w:rsid w:val="00517250"/>
    <w:rsid w:val="00530CEC"/>
    <w:rsid w:val="00543ED1"/>
    <w:rsid w:val="0058121E"/>
    <w:rsid w:val="0058585E"/>
    <w:rsid w:val="005945E6"/>
    <w:rsid w:val="005A0BFA"/>
    <w:rsid w:val="005A3ADF"/>
    <w:rsid w:val="005C6BF0"/>
    <w:rsid w:val="005D2775"/>
    <w:rsid w:val="005D3A7F"/>
    <w:rsid w:val="005E3187"/>
    <w:rsid w:val="005E437B"/>
    <w:rsid w:val="005F15E5"/>
    <w:rsid w:val="005F2402"/>
    <w:rsid w:val="0060263F"/>
    <w:rsid w:val="0060649C"/>
    <w:rsid w:val="0061035F"/>
    <w:rsid w:val="006239A3"/>
    <w:rsid w:val="00625CC1"/>
    <w:rsid w:val="0063027A"/>
    <w:rsid w:val="006302D9"/>
    <w:rsid w:val="0063699B"/>
    <w:rsid w:val="00675708"/>
    <w:rsid w:val="00684BFC"/>
    <w:rsid w:val="00696F02"/>
    <w:rsid w:val="006973EB"/>
    <w:rsid w:val="006A4161"/>
    <w:rsid w:val="006A7D0F"/>
    <w:rsid w:val="006B334D"/>
    <w:rsid w:val="006B4D42"/>
    <w:rsid w:val="006B621E"/>
    <w:rsid w:val="006B7012"/>
    <w:rsid w:val="006E50F2"/>
    <w:rsid w:val="006E5183"/>
    <w:rsid w:val="006F10AC"/>
    <w:rsid w:val="006F245A"/>
    <w:rsid w:val="00710A13"/>
    <w:rsid w:val="007136AF"/>
    <w:rsid w:val="00716148"/>
    <w:rsid w:val="00725F29"/>
    <w:rsid w:val="00726A77"/>
    <w:rsid w:val="00741FCE"/>
    <w:rsid w:val="00754F22"/>
    <w:rsid w:val="00766D71"/>
    <w:rsid w:val="0077307F"/>
    <w:rsid w:val="007C5E46"/>
    <w:rsid w:val="007C61AB"/>
    <w:rsid w:val="007F20F9"/>
    <w:rsid w:val="00816FA0"/>
    <w:rsid w:val="00832BDA"/>
    <w:rsid w:val="00833357"/>
    <w:rsid w:val="00835FA0"/>
    <w:rsid w:val="00837C7B"/>
    <w:rsid w:val="00846FB2"/>
    <w:rsid w:val="00871B04"/>
    <w:rsid w:val="008829E3"/>
    <w:rsid w:val="008942FB"/>
    <w:rsid w:val="00895ABF"/>
    <w:rsid w:val="00897BA8"/>
    <w:rsid w:val="008A6858"/>
    <w:rsid w:val="008E5F33"/>
    <w:rsid w:val="00905FFB"/>
    <w:rsid w:val="00924627"/>
    <w:rsid w:val="009323C5"/>
    <w:rsid w:val="00941879"/>
    <w:rsid w:val="00951092"/>
    <w:rsid w:val="00985A4B"/>
    <w:rsid w:val="00992CC5"/>
    <w:rsid w:val="009963E0"/>
    <w:rsid w:val="009A5839"/>
    <w:rsid w:val="009A5ADC"/>
    <w:rsid w:val="009B71C4"/>
    <w:rsid w:val="009C367D"/>
    <w:rsid w:val="009C6B35"/>
    <w:rsid w:val="009D29CF"/>
    <w:rsid w:val="00A05954"/>
    <w:rsid w:val="00A05D35"/>
    <w:rsid w:val="00A06978"/>
    <w:rsid w:val="00A24E2A"/>
    <w:rsid w:val="00A33B88"/>
    <w:rsid w:val="00A3783F"/>
    <w:rsid w:val="00A5008C"/>
    <w:rsid w:val="00A67F41"/>
    <w:rsid w:val="00AB39EC"/>
    <w:rsid w:val="00AF07CC"/>
    <w:rsid w:val="00AF3481"/>
    <w:rsid w:val="00B24F3C"/>
    <w:rsid w:val="00B53BD8"/>
    <w:rsid w:val="00B83B46"/>
    <w:rsid w:val="00B91175"/>
    <w:rsid w:val="00BB0AE6"/>
    <w:rsid w:val="00BB4BBB"/>
    <w:rsid w:val="00BF6E89"/>
    <w:rsid w:val="00C028D3"/>
    <w:rsid w:val="00C46701"/>
    <w:rsid w:val="00C5452D"/>
    <w:rsid w:val="00C70F70"/>
    <w:rsid w:val="00C71511"/>
    <w:rsid w:val="00CD3EB4"/>
    <w:rsid w:val="00CD5D63"/>
    <w:rsid w:val="00CF3343"/>
    <w:rsid w:val="00D038BE"/>
    <w:rsid w:val="00D151F7"/>
    <w:rsid w:val="00D175BC"/>
    <w:rsid w:val="00D269EC"/>
    <w:rsid w:val="00D340D3"/>
    <w:rsid w:val="00D44AD2"/>
    <w:rsid w:val="00D52744"/>
    <w:rsid w:val="00D571B7"/>
    <w:rsid w:val="00D7128B"/>
    <w:rsid w:val="00D71A9E"/>
    <w:rsid w:val="00D73A50"/>
    <w:rsid w:val="00D73C0B"/>
    <w:rsid w:val="00D942C6"/>
    <w:rsid w:val="00DA2F90"/>
    <w:rsid w:val="00DB1846"/>
    <w:rsid w:val="00DB7A0B"/>
    <w:rsid w:val="00DB7AD4"/>
    <w:rsid w:val="00DC027D"/>
    <w:rsid w:val="00DD357E"/>
    <w:rsid w:val="00DD5A4E"/>
    <w:rsid w:val="00E22A83"/>
    <w:rsid w:val="00E46B07"/>
    <w:rsid w:val="00E67D16"/>
    <w:rsid w:val="00E92C2F"/>
    <w:rsid w:val="00ED6189"/>
    <w:rsid w:val="00EE60F6"/>
    <w:rsid w:val="00EF4706"/>
    <w:rsid w:val="00EF6BC1"/>
    <w:rsid w:val="00EF767F"/>
    <w:rsid w:val="00F01130"/>
    <w:rsid w:val="00F13AF3"/>
    <w:rsid w:val="00F22AD6"/>
    <w:rsid w:val="00F27646"/>
    <w:rsid w:val="00F540BC"/>
    <w:rsid w:val="00F57734"/>
    <w:rsid w:val="00F70423"/>
    <w:rsid w:val="00F706B5"/>
    <w:rsid w:val="00FA0A6D"/>
    <w:rsid w:val="00FC1790"/>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Calibri" w:hAnsi="Calibri" w:cs="Times New Roman"/>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Calibri" w:hAnsi="Calibri" w:cs="Times New Roman"/>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Calibri" w:hAnsi="Calibri" w:cs="Times New Roman"/>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Cambria" w:hAnsi="Cambria" w:cs="Times New Roman"/>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link w:val="Ttulo1"/>
    <w:rsid w:val="009C6B35"/>
    <w:rPr>
      <w:rFonts w:ascii="Arial" w:hAnsi="Arial" w:cs="Arial"/>
      <w:sz w:val="24"/>
      <w:lang w:eastAsia="zh-CN"/>
    </w:rPr>
  </w:style>
  <w:style w:type="character" w:customStyle="1" w:styleId="Ttulo2Char">
    <w:name w:val="Título 2 Char"/>
    <w:link w:val="Ttulo2"/>
    <w:rsid w:val="009C6B35"/>
    <w:rPr>
      <w:rFonts w:ascii="Arial" w:hAnsi="Arial" w:cs="Arial"/>
      <w:b/>
      <w:sz w:val="24"/>
      <w:lang w:eastAsia="zh-CN"/>
    </w:rPr>
  </w:style>
  <w:style w:type="character" w:customStyle="1" w:styleId="Ttulo3Char">
    <w:name w:val="Título 3 Char"/>
    <w:link w:val="Ttulo3"/>
    <w:rsid w:val="009C6B35"/>
    <w:rPr>
      <w:rFonts w:ascii="Arial" w:hAnsi="Arial" w:cs="Arial"/>
      <w:b/>
      <w:sz w:val="28"/>
      <w:lang w:eastAsia="zh-CN"/>
    </w:rPr>
  </w:style>
  <w:style w:type="character" w:customStyle="1" w:styleId="Ttulo4Char">
    <w:name w:val="Título 4 Char"/>
    <w:link w:val="Ttulo4"/>
    <w:rsid w:val="009C6B35"/>
    <w:rPr>
      <w:sz w:val="28"/>
      <w:szCs w:val="24"/>
    </w:rPr>
  </w:style>
  <w:style w:type="character" w:customStyle="1" w:styleId="Ttulo5Char">
    <w:name w:val="Título 5 Char"/>
    <w:link w:val="Ttulo5"/>
    <w:uiPriority w:val="9"/>
    <w:rsid w:val="009C6B35"/>
    <w:rPr>
      <w:rFonts w:ascii="Calibri" w:eastAsia="Times New Roman" w:hAnsi="Calibri" w:cs="Times New Roman"/>
      <w:b/>
      <w:bCs/>
      <w:i/>
      <w:iCs/>
      <w:sz w:val="26"/>
      <w:szCs w:val="26"/>
      <w:lang w:eastAsia="zh-CN"/>
    </w:rPr>
  </w:style>
  <w:style w:type="character" w:customStyle="1" w:styleId="Ttulo6Char">
    <w:name w:val="Título 6 Char"/>
    <w:link w:val="Ttulo6"/>
    <w:uiPriority w:val="9"/>
    <w:rsid w:val="009C6B35"/>
    <w:rPr>
      <w:rFonts w:ascii="Calibri" w:eastAsia="Times New Roman" w:hAnsi="Calibri" w:cs="Times New Roman"/>
      <w:b/>
      <w:bCs/>
      <w:sz w:val="22"/>
      <w:szCs w:val="22"/>
      <w:lang w:eastAsia="zh-CN"/>
    </w:rPr>
  </w:style>
  <w:style w:type="character" w:customStyle="1" w:styleId="Ttulo7Char">
    <w:name w:val="Título 7 Char"/>
    <w:link w:val="Ttulo7"/>
    <w:uiPriority w:val="9"/>
    <w:rsid w:val="009C6B35"/>
    <w:rPr>
      <w:rFonts w:ascii="Calibri" w:eastAsia="Times New Roman" w:hAnsi="Calibri" w:cs="Times New Roman"/>
      <w:sz w:val="24"/>
      <w:szCs w:val="24"/>
      <w:lang w:eastAsia="zh-CN"/>
    </w:rPr>
  </w:style>
  <w:style w:type="character" w:customStyle="1" w:styleId="Ttulo8Char">
    <w:name w:val="Título 8 Char"/>
    <w:link w:val="Ttulo8"/>
    <w:rsid w:val="009C6B35"/>
    <w:rPr>
      <w:b/>
      <w:sz w:val="23"/>
      <w:szCs w:val="24"/>
    </w:rPr>
  </w:style>
  <w:style w:type="character" w:customStyle="1" w:styleId="Ttulo9Char">
    <w:name w:val="Título 9 Char"/>
    <w:link w:val="Ttulo9"/>
    <w:uiPriority w:val="9"/>
    <w:rsid w:val="009C6B35"/>
    <w:rPr>
      <w:rFonts w:ascii="Cambria" w:eastAsia="Times New Roman" w:hAnsi="Cambria" w:cs="Times New Roman"/>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link w:val="Rodap"/>
    <w:uiPriority w:val="99"/>
    <w:rsid w:val="00EE60F6"/>
    <w:rPr>
      <w:rFonts w:ascii="Arial" w:hAnsi="Arial" w:cs="Arial"/>
      <w:color w:val="000000"/>
      <w:sz w:val="22"/>
      <w:lang w:eastAsia="zh-CN"/>
    </w:rPr>
  </w:style>
  <w:style w:type="character" w:styleId="Hyperlink">
    <w:name w:val="Hyperlink"/>
    <w:uiPriority w:val="99"/>
    <w:unhideWhenUsed/>
    <w:rsid w:val="004F362A"/>
    <w:rPr>
      <w:color w:val="0000FF"/>
      <w:u w:val="single"/>
    </w:rPr>
  </w:style>
  <w:style w:type="character" w:styleId="HiperlinkVisitado">
    <w:name w:val="FollowedHyperlink"/>
    <w:uiPriority w:val="99"/>
    <w:semiHidden/>
    <w:unhideWhenUsed/>
    <w:rsid w:val="004F362A"/>
    <w:rPr>
      <w:color w:val="800080"/>
      <w:u w:val="single"/>
    </w:rPr>
  </w:style>
  <w:style w:type="character" w:styleId="Refdecomentrio">
    <w:name w:val="annotation reference"/>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Calibri" w:hAnsi="Calibri" w:cs="Times New Roman"/>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Calibri" w:hAnsi="Calibri" w:cs="Times New Roman"/>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Calibri" w:hAnsi="Calibri" w:cs="Times New Roman"/>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Cambria" w:hAnsi="Cambria" w:cs="Times New Roman"/>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link w:val="Ttulo1"/>
    <w:rsid w:val="009C6B35"/>
    <w:rPr>
      <w:rFonts w:ascii="Arial" w:hAnsi="Arial" w:cs="Arial"/>
      <w:sz w:val="24"/>
      <w:lang w:eastAsia="zh-CN"/>
    </w:rPr>
  </w:style>
  <w:style w:type="character" w:customStyle="1" w:styleId="Ttulo2Char">
    <w:name w:val="Título 2 Char"/>
    <w:link w:val="Ttulo2"/>
    <w:rsid w:val="009C6B35"/>
    <w:rPr>
      <w:rFonts w:ascii="Arial" w:hAnsi="Arial" w:cs="Arial"/>
      <w:b/>
      <w:sz w:val="24"/>
      <w:lang w:eastAsia="zh-CN"/>
    </w:rPr>
  </w:style>
  <w:style w:type="character" w:customStyle="1" w:styleId="Ttulo3Char">
    <w:name w:val="Título 3 Char"/>
    <w:link w:val="Ttulo3"/>
    <w:rsid w:val="009C6B35"/>
    <w:rPr>
      <w:rFonts w:ascii="Arial" w:hAnsi="Arial" w:cs="Arial"/>
      <w:b/>
      <w:sz w:val="28"/>
      <w:lang w:eastAsia="zh-CN"/>
    </w:rPr>
  </w:style>
  <w:style w:type="character" w:customStyle="1" w:styleId="Ttulo4Char">
    <w:name w:val="Título 4 Char"/>
    <w:link w:val="Ttulo4"/>
    <w:rsid w:val="009C6B35"/>
    <w:rPr>
      <w:sz w:val="28"/>
      <w:szCs w:val="24"/>
    </w:rPr>
  </w:style>
  <w:style w:type="character" w:customStyle="1" w:styleId="Ttulo5Char">
    <w:name w:val="Título 5 Char"/>
    <w:link w:val="Ttulo5"/>
    <w:uiPriority w:val="9"/>
    <w:rsid w:val="009C6B35"/>
    <w:rPr>
      <w:rFonts w:ascii="Calibri" w:eastAsia="Times New Roman" w:hAnsi="Calibri" w:cs="Times New Roman"/>
      <w:b/>
      <w:bCs/>
      <w:i/>
      <w:iCs/>
      <w:sz w:val="26"/>
      <w:szCs w:val="26"/>
      <w:lang w:eastAsia="zh-CN"/>
    </w:rPr>
  </w:style>
  <w:style w:type="character" w:customStyle="1" w:styleId="Ttulo6Char">
    <w:name w:val="Título 6 Char"/>
    <w:link w:val="Ttulo6"/>
    <w:uiPriority w:val="9"/>
    <w:rsid w:val="009C6B35"/>
    <w:rPr>
      <w:rFonts w:ascii="Calibri" w:eastAsia="Times New Roman" w:hAnsi="Calibri" w:cs="Times New Roman"/>
      <w:b/>
      <w:bCs/>
      <w:sz w:val="22"/>
      <w:szCs w:val="22"/>
      <w:lang w:eastAsia="zh-CN"/>
    </w:rPr>
  </w:style>
  <w:style w:type="character" w:customStyle="1" w:styleId="Ttulo7Char">
    <w:name w:val="Título 7 Char"/>
    <w:link w:val="Ttulo7"/>
    <w:uiPriority w:val="9"/>
    <w:rsid w:val="009C6B35"/>
    <w:rPr>
      <w:rFonts w:ascii="Calibri" w:eastAsia="Times New Roman" w:hAnsi="Calibri" w:cs="Times New Roman"/>
      <w:sz w:val="24"/>
      <w:szCs w:val="24"/>
      <w:lang w:eastAsia="zh-CN"/>
    </w:rPr>
  </w:style>
  <w:style w:type="character" w:customStyle="1" w:styleId="Ttulo8Char">
    <w:name w:val="Título 8 Char"/>
    <w:link w:val="Ttulo8"/>
    <w:rsid w:val="009C6B35"/>
    <w:rPr>
      <w:b/>
      <w:sz w:val="23"/>
      <w:szCs w:val="24"/>
    </w:rPr>
  </w:style>
  <w:style w:type="character" w:customStyle="1" w:styleId="Ttulo9Char">
    <w:name w:val="Título 9 Char"/>
    <w:link w:val="Ttulo9"/>
    <w:uiPriority w:val="9"/>
    <w:rsid w:val="009C6B35"/>
    <w:rPr>
      <w:rFonts w:ascii="Cambria" w:eastAsia="Times New Roman" w:hAnsi="Cambria" w:cs="Times New Roman"/>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link w:val="Rodap"/>
    <w:uiPriority w:val="99"/>
    <w:rsid w:val="00EE60F6"/>
    <w:rPr>
      <w:rFonts w:ascii="Arial" w:hAnsi="Arial" w:cs="Arial"/>
      <w:color w:val="000000"/>
      <w:sz w:val="22"/>
      <w:lang w:eastAsia="zh-CN"/>
    </w:rPr>
  </w:style>
  <w:style w:type="character" w:styleId="Hyperlink">
    <w:name w:val="Hyperlink"/>
    <w:uiPriority w:val="99"/>
    <w:unhideWhenUsed/>
    <w:rsid w:val="004F362A"/>
    <w:rPr>
      <w:color w:val="0000FF"/>
      <w:u w:val="single"/>
    </w:rPr>
  </w:style>
  <w:style w:type="character" w:styleId="HiperlinkVisitado">
    <w:name w:val="FollowedHyperlink"/>
    <w:uiPriority w:val="99"/>
    <w:semiHidden/>
    <w:unhideWhenUsed/>
    <w:rsid w:val="004F362A"/>
    <w:rPr>
      <w:color w:val="800080"/>
      <w:u w:val="single"/>
    </w:rPr>
  </w:style>
  <w:style w:type="character" w:styleId="Refdecomentrio">
    <w:name w:val="annotation reference"/>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4.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uario\Downloads\M_CT_%202720_2022_ORG_Minuta_Contrato_DOE_Mun.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99EA1-9364-4A00-ABC0-E36F7D641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M_CT_ 2720_2022_ORG_Minuta_Contrato_DOE_Mun</Template>
  <TotalTime>0</TotalTime>
  <Pages>11</Pages>
  <Words>5385</Words>
  <Characters>29083</Characters>
  <Application>Microsoft Office Word</Application>
  <DocSecurity>0</DocSecurity>
  <Lines>242</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2022-10-26T18:50:00Z</dcterms:created>
  <dcterms:modified xsi:type="dcterms:W3CDTF">2022-10-26T18:52:00Z</dcterms:modified>
</cp:coreProperties>
</file>